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111DA" w14:textId="78E633A8" w:rsidR="003E371E" w:rsidRPr="00255222" w:rsidRDefault="00584DB5" w:rsidP="004A04A7">
      <w:pPr>
        <w:pStyle w:val="Text"/>
        <w:spacing w:before="156" w:after="156"/>
      </w:pPr>
      <w:r w:rsidRPr="00255222">
        <w:t xml:space="preserve">                                                         </w:t>
      </w:r>
      <w:r w:rsidRPr="00255222">
        <w:rPr>
          <w:noProof/>
        </w:rPr>
        <w:drawing>
          <wp:inline distT="0" distB="0" distL="0" distR="0" wp14:anchorId="4776D70B" wp14:editId="3524A421">
            <wp:extent cx="1445362" cy="414068"/>
            <wp:effectExtent l="0" t="0" r="2540" b="5080"/>
            <wp:docPr id="9" name="图片 9" descr="D:\Amlogic\temp\temp\Amlogic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mlogic\temp\temp\Amlogic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696" cy="420180"/>
                    </a:xfrm>
                    <a:prstGeom prst="rect">
                      <a:avLst/>
                    </a:prstGeom>
                    <a:noFill/>
                    <a:ln>
                      <a:noFill/>
                    </a:ln>
                  </pic:spPr>
                </pic:pic>
              </a:graphicData>
            </a:graphic>
          </wp:inline>
        </w:drawing>
      </w:r>
    </w:p>
    <w:p w14:paraId="17E6C538" w14:textId="77777777" w:rsidR="003E371E" w:rsidRPr="00255222" w:rsidRDefault="003E371E" w:rsidP="003E371E">
      <w:pPr>
        <w:spacing w:before="156" w:after="156"/>
        <w:rPr>
          <w:rFonts w:eastAsia="黑体" w:cs="Arial"/>
        </w:rPr>
      </w:pPr>
    </w:p>
    <w:p w14:paraId="0B28B3D6" w14:textId="77777777" w:rsidR="003E371E" w:rsidRPr="00255222" w:rsidRDefault="003E371E" w:rsidP="003E371E">
      <w:pPr>
        <w:spacing w:before="156" w:after="156"/>
        <w:rPr>
          <w:rFonts w:eastAsia="黑体" w:cs="Arial"/>
        </w:rPr>
      </w:pPr>
    </w:p>
    <w:p w14:paraId="3387DEF3" w14:textId="77777777" w:rsidR="003E371E" w:rsidRPr="00255222" w:rsidRDefault="003E371E" w:rsidP="003E371E">
      <w:pPr>
        <w:spacing w:before="156" w:after="156"/>
        <w:rPr>
          <w:rFonts w:eastAsia="黑体" w:cs="Arial"/>
        </w:rPr>
      </w:pPr>
    </w:p>
    <w:p w14:paraId="7E80F1AE" w14:textId="77777777" w:rsidR="003E371E" w:rsidRPr="00255222" w:rsidRDefault="003E371E" w:rsidP="003E371E">
      <w:pPr>
        <w:spacing w:before="156" w:after="156"/>
        <w:rPr>
          <w:rFonts w:eastAsia="黑体" w:cs="Arial"/>
        </w:rPr>
      </w:pPr>
    </w:p>
    <w:p w14:paraId="33C4A582" w14:textId="77777777" w:rsidR="003E371E" w:rsidRPr="00255222" w:rsidRDefault="003E371E" w:rsidP="003E371E">
      <w:pPr>
        <w:spacing w:before="156" w:after="156"/>
        <w:rPr>
          <w:rFonts w:eastAsia="黑体" w:cs="Arial"/>
        </w:rPr>
      </w:pPr>
    </w:p>
    <w:p w14:paraId="1A0E4B77" w14:textId="77777777" w:rsidR="003E371E" w:rsidRPr="00255222" w:rsidRDefault="003E371E" w:rsidP="003E371E">
      <w:pPr>
        <w:spacing w:before="156" w:after="156"/>
        <w:rPr>
          <w:rFonts w:eastAsia="黑体" w:cs="Arial"/>
        </w:rPr>
      </w:pPr>
    </w:p>
    <w:p w14:paraId="3171C28A" w14:textId="77777777" w:rsidR="003E371E" w:rsidRPr="00255222" w:rsidRDefault="003E371E" w:rsidP="003E371E">
      <w:pPr>
        <w:spacing w:before="156" w:after="156"/>
        <w:rPr>
          <w:rFonts w:eastAsia="黑体" w:cs="Arial"/>
        </w:rPr>
      </w:pPr>
    </w:p>
    <w:p w14:paraId="7440E559" w14:textId="77777777" w:rsidR="003E371E" w:rsidRPr="00255222" w:rsidRDefault="003E371E" w:rsidP="003E371E">
      <w:pPr>
        <w:spacing w:before="156" w:after="156"/>
        <w:rPr>
          <w:rFonts w:eastAsia="黑体" w:cs="Arial"/>
        </w:rPr>
      </w:pPr>
    </w:p>
    <w:p w14:paraId="78AB7087" w14:textId="77777777" w:rsidR="003E371E" w:rsidRPr="00255222" w:rsidRDefault="003E371E" w:rsidP="003E371E">
      <w:pPr>
        <w:spacing w:before="156" w:after="156"/>
        <w:rPr>
          <w:rFonts w:eastAsia="黑体" w:cs="Arial"/>
        </w:rPr>
      </w:pPr>
    </w:p>
    <w:p w14:paraId="6408EC24" w14:textId="77777777" w:rsidR="003E371E" w:rsidRPr="00255222" w:rsidRDefault="003E371E" w:rsidP="003E371E">
      <w:pPr>
        <w:spacing w:before="156" w:after="156"/>
        <w:rPr>
          <w:rFonts w:eastAsia="黑体" w:cs="Arial"/>
        </w:rPr>
      </w:pPr>
    </w:p>
    <w:p w14:paraId="45582015" w14:textId="77777777" w:rsidR="003E371E" w:rsidRPr="00255222" w:rsidRDefault="003E371E" w:rsidP="003E371E">
      <w:pPr>
        <w:spacing w:before="156" w:after="156"/>
        <w:rPr>
          <w:rFonts w:eastAsia="黑体" w:cs="Arial"/>
        </w:rPr>
      </w:pPr>
    </w:p>
    <w:p w14:paraId="60D39AE5" w14:textId="44B68E86" w:rsidR="00C47389" w:rsidRPr="00255222" w:rsidRDefault="003E371E" w:rsidP="003E371E">
      <w:pPr>
        <w:pBdr>
          <w:bottom w:val="single" w:sz="4" w:space="1" w:color="auto"/>
        </w:pBdr>
        <w:spacing w:before="156" w:after="156"/>
        <w:rPr>
          <w:rFonts w:eastAsia="黑体" w:cs="Arial"/>
          <w:b/>
          <w:color w:val="1F497D"/>
          <w:sz w:val="96"/>
          <w:szCs w:val="56"/>
        </w:rPr>
      </w:pPr>
      <w:r w:rsidRPr="00255222">
        <w:rPr>
          <w:rFonts w:eastAsia="黑体" w:cs="Arial"/>
          <w:b/>
          <w:color w:val="1F497D"/>
          <w:sz w:val="96"/>
          <w:szCs w:val="56"/>
        </w:rPr>
        <w:fldChar w:fldCharType="begin"/>
      </w:r>
      <w:r w:rsidRPr="00255222">
        <w:rPr>
          <w:rFonts w:eastAsia="黑体" w:cs="Arial"/>
          <w:b/>
          <w:color w:val="1F497D"/>
          <w:sz w:val="96"/>
          <w:szCs w:val="56"/>
        </w:rPr>
        <w:instrText xml:space="preserve"> DOCPROPERTY  "Product Name"  \* MERGEFORMAT </w:instrText>
      </w:r>
      <w:r w:rsidRPr="00255222">
        <w:rPr>
          <w:rFonts w:eastAsia="黑体" w:cs="Arial"/>
          <w:b/>
          <w:color w:val="1F497D"/>
          <w:sz w:val="96"/>
          <w:szCs w:val="56"/>
        </w:rPr>
        <w:fldChar w:fldCharType="separate"/>
      </w:r>
      <w:r w:rsidR="00920E10" w:rsidRPr="00920E10">
        <w:rPr>
          <w:rFonts w:eastAsia="黑体" w:cs="Arial"/>
          <w:b/>
          <w:bCs/>
          <w:color w:val="1F497D"/>
          <w:sz w:val="96"/>
          <w:szCs w:val="56"/>
        </w:rPr>
        <w:t>Amlogic</w:t>
      </w:r>
      <w:r w:rsidRPr="00255222">
        <w:rPr>
          <w:rFonts w:eastAsia="黑体" w:cs="Arial"/>
          <w:b/>
          <w:color w:val="1F497D"/>
          <w:sz w:val="96"/>
          <w:szCs w:val="56"/>
        </w:rPr>
        <w:fldChar w:fldCharType="end"/>
      </w:r>
      <w:r w:rsidRPr="00255222">
        <w:rPr>
          <w:rFonts w:eastAsia="黑体" w:cs="Arial"/>
          <w:b/>
          <w:color w:val="1F497D"/>
          <w:sz w:val="96"/>
          <w:szCs w:val="56"/>
        </w:rPr>
        <w:t xml:space="preserve"> </w:t>
      </w:r>
    </w:p>
    <w:p w14:paraId="30EA3828" w14:textId="0520D94B" w:rsidR="003E371E" w:rsidRPr="00255222" w:rsidRDefault="003E371E" w:rsidP="003E371E">
      <w:pPr>
        <w:pBdr>
          <w:bottom w:val="single" w:sz="4" w:space="1" w:color="auto"/>
        </w:pBdr>
        <w:spacing w:before="156" w:after="156"/>
        <w:rPr>
          <w:rFonts w:eastAsia="黑体" w:cs="Arial"/>
          <w:b/>
          <w:kern w:val="72"/>
          <w:sz w:val="56"/>
          <w:szCs w:val="72"/>
        </w:rPr>
      </w:pPr>
      <w:r w:rsidRPr="00255222">
        <w:rPr>
          <w:rFonts w:eastAsia="黑体" w:cs="Arial"/>
          <w:b/>
          <w:kern w:val="72"/>
          <w:sz w:val="56"/>
          <w:szCs w:val="72"/>
        </w:rPr>
        <w:fldChar w:fldCharType="begin"/>
      </w:r>
      <w:r w:rsidRPr="00255222">
        <w:rPr>
          <w:rFonts w:eastAsia="黑体" w:cs="Arial"/>
          <w:b/>
          <w:kern w:val="72"/>
          <w:sz w:val="56"/>
          <w:szCs w:val="72"/>
        </w:rPr>
        <w:instrText xml:space="preserve"> DOCPROPERTY  "Document Name"  \* MERGEFORMAT </w:instrText>
      </w:r>
      <w:r w:rsidRPr="00255222">
        <w:rPr>
          <w:rFonts w:eastAsia="黑体" w:cs="Arial"/>
          <w:b/>
          <w:kern w:val="72"/>
          <w:sz w:val="56"/>
          <w:szCs w:val="72"/>
        </w:rPr>
        <w:fldChar w:fldCharType="separate"/>
      </w:r>
      <w:r w:rsidR="00920E10" w:rsidRPr="00920E10">
        <w:rPr>
          <w:rFonts w:eastAsia="黑体" w:cs="Arial"/>
          <w:b/>
          <w:bCs/>
          <w:kern w:val="72"/>
          <w:sz w:val="56"/>
          <w:szCs w:val="72"/>
        </w:rPr>
        <w:t>Burning</w:t>
      </w:r>
      <w:r w:rsidR="00920E10">
        <w:rPr>
          <w:rFonts w:eastAsia="黑体" w:cs="Arial"/>
          <w:b/>
          <w:kern w:val="72"/>
          <w:sz w:val="56"/>
          <w:szCs w:val="72"/>
        </w:rPr>
        <w:t xml:space="preserve"> Tool Key Instruction</w:t>
      </w:r>
      <w:r w:rsidRPr="00255222">
        <w:rPr>
          <w:rFonts w:eastAsia="黑体" w:cs="Arial"/>
          <w:b/>
          <w:kern w:val="72"/>
          <w:sz w:val="56"/>
          <w:szCs w:val="72"/>
        </w:rPr>
        <w:fldChar w:fldCharType="end"/>
      </w:r>
    </w:p>
    <w:p w14:paraId="24791EC4" w14:textId="77777777" w:rsidR="003E371E" w:rsidRPr="00255222" w:rsidRDefault="003E371E" w:rsidP="003E371E">
      <w:pPr>
        <w:spacing w:beforeLines="0" w:before="0" w:afterLines="0" w:after="0" w:line="400" w:lineRule="exact"/>
        <w:rPr>
          <w:rFonts w:eastAsia="黑体" w:cs="Arial"/>
          <w:b/>
          <w:sz w:val="24"/>
          <w:szCs w:val="28"/>
        </w:rPr>
      </w:pPr>
    </w:p>
    <w:p w14:paraId="559DFC93" w14:textId="30BBE1E3" w:rsidR="003E371E" w:rsidRPr="00255222" w:rsidRDefault="003E371E" w:rsidP="003E371E">
      <w:pPr>
        <w:spacing w:beforeLines="0" w:before="0" w:afterLines="0" w:after="0" w:line="400" w:lineRule="exact"/>
        <w:rPr>
          <w:rFonts w:eastAsia="黑体" w:cs="Arial"/>
          <w:b/>
          <w:sz w:val="24"/>
          <w:szCs w:val="28"/>
        </w:rPr>
      </w:pPr>
      <w:r w:rsidRPr="00255222">
        <w:rPr>
          <w:rFonts w:eastAsia="黑体" w:cs="Arial"/>
          <w:b/>
          <w:sz w:val="24"/>
          <w:szCs w:val="28"/>
        </w:rPr>
        <w:t xml:space="preserve">Revision: </w:t>
      </w:r>
      <w:r w:rsidRPr="00255222">
        <w:rPr>
          <w:rFonts w:eastAsia="黑体" w:cs="Arial"/>
          <w:b/>
          <w:sz w:val="24"/>
          <w:szCs w:val="28"/>
        </w:rPr>
        <w:fldChar w:fldCharType="begin"/>
      </w:r>
      <w:r w:rsidRPr="00255222">
        <w:rPr>
          <w:rFonts w:eastAsia="黑体" w:cs="Arial"/>
          <w:b/>
          <w:sz w:val="24"/>
          <w:szCs w:val="28"/>
        </w:rPr>
        <w:instrText xml:space="preserve"> DOCPROPERTY  Version  \* MERGEFORMAT </w:instrText>
      </w:r>
      <w:r w:rsidRPr="00255222">
        <w:rPr>
          <w:rFonts w:eastAsia="黑体" w:cs="Arial"/>
          <w:b/>
          <w:sz w:val="24"/>
          <w:szCs w:val="28"/>
        </w:rPr>
        <w:fldChar w:fldCharType="separate"/>
      </w:r>
      <w:r w:rsidR="00920E10" w:rsidRPr="00920E10">
        <w:rPr>
          <w:rFonts w:eastAsia="黑体" w:cs="Arial"/>
          <w:b/>
          <w:bCs/>
          <w:sz w:val="24"/>
          <w:szCs w:val="28"/>
        </w:rPr>
        <w:t>0.5</w:t>
      </w:r>
      <w:r w:rsidRPr="00255222">
        <w:rPr>
          <w:rFonts w:eastAsia="黑体" w:cs="Arial"/>
          <w:b/>
          <w:sz w:val="24"/>
          <w:szCs w:val="28"/>
        </w:rPr>
        <w:fldChar w:fldCharType="end"/>
      </w:r>
    </w:p>
    <w:p w14:paraId="28EF7629" w14:textId="443B98F8" w:rsidR="003E371E" w:rsidRPr="00255222" w:rsidRDefault="003E371E" w:rsidP="003E371E">
      <w:pPr>
        <w:spacing w:beforeLines="0" w:before="0" w:afterLines="0" w:after="0" w:line="400" w:lineRule="exact"/>
        <w:rPr>
          <w:rFonts w:eastAsia="黑体" w:cs="Arial"/>
          <w:b/>
          <w:sz w:val="24"/>
          <w:szCs w:val="28"/>
        </w:rPr>
      </w:pPr>
      <w:r w:rsidRPr="00255222">
        <w:rPr>
          <w:rFonts w:eastAsia="黑体" w:cs="Arial"/>
          <w:b/>
          <w:sz w:val="24"/>
          <w:szCs w:val="28"/>
        </w:rPr>
        <w:t xml:space="preserve">Release Date: </w:t>
      </w:r>
      <w:r w:rsidRPr="00255222">
        <w:rPr>
          <w:rFonts w:eastAsia="黑体" w:cs="Arial"/>
          <w:b/>
          <w:sz w:val="24"/>
          <w:szCs w:val="28"/>
        </w:rPr>
        <w:fldChar w:fldCharType="begin"/>
      </w:r>
      <w:r w:rsidRPr="00255222">
        <w:rPr>
          <w:rFonts w:eastAsia="黑体" w:cs="Arial"/>
          <w:b/>
          <w:sz w:val="24"/>
          <w:szCs w:val="28"/>
        </w:rPr>
        <w:instrText xml:space="preserve"> DOCPROPERTY  "Release Date"  \* MERGEFORMAT </w:instrText>
      </w:r>
      <w:r w:rsidRPr="00255222">
        <w:rPr>
          <w:rFonts w:eastAsia="黑体" w:cs="Arial"/>
          <w:b/>
          <w:sz w:val="24"/>
          <w:szCs w:val="28"/>
        </w:rPr>
        <w:fldChar w:fldCharType="separate"/>
      </w:r>
      <w:r w:rsidR="00920E10">
        <w:rPr>
          <w:rFonts w:eastAsia="黑体" w:cs="Arial"/>
          <w:b/>
          <w:sz w:val="24"/>
          <w:szCs w:val="28"/>
        </w:rPr>
        <w:t>2024-01-04</w:t>
      </w:r>
      <w:r w:rsidRPr="00255222">
        <w:rPr>
          <w:rFonts w:eastAsia="黑体" w:cs="Arial"/>
          <w:b/>
          <w:sz w:val="24"/>
          <w:szCs w:val="28"/>
        </w:rPr>
        <w:fldChar w:fldCharType="end"/>
      </w:r>
    </w:p>
    <w:p w14:paraId="0594C5CF" w14:textId="77777777" w:rsidR="003E371E" w:rsidRPr="00255222" w:rsidRDefault="003E371E" w:rsidP="003E371E">
      <w:pPr>
        <w:spacing w:beforeLines="0" w:before="0" w:afterLines="0" w:after="0" w:line="400" w:lineRule="exact"/>
        <w:rPr>
          <w:rFonts w:eastAsia="黑体" w:cs="Arial"/>
          <w:b/>
          <w:sz w:val="24"/>
          <w:szCs w:val="28"/>
        </w:rPr>
      </w:pPr>
    </w:p>
    <w:p w14:paraId="3775518B" w14:textId="77777777" w:rsidR="003E371E" w:rsidRPr="00255222" w:rsidRDefault="003E371E" w:rsidP="003E371E">
      <w:pPr>
        <w:spacing w:beforeLines="0" w:before="0" w:afterLines="0" w:after="0" w:line="400" w:lineRule="exact"/>
        <w:rPr>
          <w:rFonts w:eastAsia="黑体" w:cs="Arial"/>
          <w:b/>
          <w:sz w:val="24"/>
          <w:szCs w:val="28"/>
        </w:rPr>
      </w:pPr>
    </w:p>
    <w:p w14:paraId="2AC615F1" w14:textId="77777777" w:rsidR="003E371E" w:rsidRPr="00255222" w:rsidRDefault="003E371E" w:rsidP="003E371E">
      <w:pPr>
        <w:spacing w:beforeLines="0" w:before="0" w:afterLines="0" w:after="0" w:line="400" w:lineRule="exact"/>
        <w:rPr>
          <w:rFonts w:eastAsia="黑体" w:cs="Arial"/>
          <w:b/>
          <w:sz w:val="24"/>
          <w:szCs w:val="28"/>
        </w:rPr>
      </w:pPr>
    </w:p>
    <w:p w14:paraId="0C448D3B" w14:textId="77777777" w:rsidR="003E371E" w:rsidRPr="00255222" w:rsidRDefault="003E371E" w:rsidP="003E371E">
      <w:pPr>
        <w:spacing w:beforeLines="0" w:before="0" w:afterLines="0" w:after="0" w:line="400" w:lineRule="exact"/>
        <w:rPr>
          <w:rFonts w:eastAsia="黑体" w:cs="Arial"/>
          <w:b/>
          <w:sz w:val="24"/>
          <w:szCs w:val="28"/>
        </w:rPr>
      </w:pPr>
    </w:p>
    <w:p w14:paraId="3CEAB945" w14:textId="77777777" w:rsidR="003E371E" w:rsidRPr="00255222" w:rsidRDefault="003E371E" w:rsidP="003E371E">
      <w:pPr>
        <w:spacing w:beforeLines="0" w:before="0" w:afterLines="0" w:after="0" w:line="400" w:lineRule="exact"/>
        <w:rPr>
          <w:rFonts w:eastAsia="黑体" w:cs="Arial"/>
          <w:b/>
          <w:sz w:val="24"/>
          <w:szCs w:val="28"/>
        </w:rPr>
      </w:pPr>
    </w:p>
    <w:p w14:paraId="13D265AF" w14:textId="77777777" w:rsidR="003E371E" w:rsidRPr="00255222" w:rsidRDefault="003E371E" w:rsidP="003E371E">
      <w:pPr>
        <w:spacing w:beforeLines="0" w:before="0" w:afterLines="0" w:after="0" w:line="400" w:lineRule="exact"/>
        <w:rPr>
          <w:rFonts w:eastAsia="黑体" w:cs="Arial"/>
          <w:b/>
          <w:sz w:val="24"/>
          <w:szCs w:val="28"/>
        </w:rPr>
      </w:pPr>
    </w:p>
    <w:p w14:paraId="0993A758" w14:textId="77777777" w:rsidR="003E371E" w:rsidRPr="00255222" w:rsidRDefault="003E371E" w:rsidP="003E371E">
      <w:pPr>
        <w:spacing w:beforeLines="0" w:before="0" w:afterLines="0" w:after="0" w:line="400" w:lineRule="exact"/>
        <w:rPr>
          <w:rFonts w:eastAsia="黑体" w:cs="Arial"/>
          <w:b/>
          <w:sz w:val="32"/>
        </w:rPr>
      </w:pPr>
    </w:p>
    <w:p w14:paraId="00879A5D" w14:textId="77777777" w:rsidR="003E371E" w:rsidRPr="00255222" w:rsidRDefault="003E371E" w:rsidP="003E371E">
      <w:pPr>
        <w:spacing w:before="156" w:after="156"/>
        <w:rPr>
          <w:rFonts w:eastAsia="黑体" w:cs="Arial"/>
        </w:rPr>
      </w:pPr>
    </w:p>
    <w:p w14:paraId="6D398885" w14:textId="77777777" w:rsidR="003E371E" w:rsidRPr="00255222" w:rsidRDefault="003E371E" w:rsidP="003E371E">
      <w:pPr>
        <w:spacing w:before="156" w:after="156"/>
        <w:rPr>
          <w:rFonts w:eastAsia="黑体" w:cs="Arial"/>
        </w:rPr>
      </w:pPr>
    </w:p>
    <w:p w14:paraId="533752FF" w14:textId="77777777" w:rsidR="003E371E" w:rsidRPr="00255222" w:rsidRDefault="003E371E" w:rsidP="003E371E">
      <w:pPr>
        <w:spacing w:before="156" w:after="156"/>
        <w:rPr>
          <w:rFonts w:eastAsia="黑体" w:cs="Arial"/>
        </w:rPr>
      </w:pPr>
    </w:p>
    <w:p w14:paraId="0C77EF9C" w14:textId="77777777" w:rsidR="003E371E" w:rsidRPr="00255222" w:rsidRDefault="003E371E" w:rsidP="003E371E">
      <w:pPr>
        <w:spacing w:before="156" w:after="156"/>
        <w:rPr>
          <w:rFonts w:eastAsia="黑体" w:cs="Arial"/>
        </w:rPr>
      </w:pPr>
    </w:p>
    <w:p w14:paraId="702FE785" w14:textId="77777777" w:rsidR="003E371E" w:rsidRPr="00255222" w:rsidRDefault="003E371E" w:rsidP="003E371E">
      <w:pPr>
        <w:spacing w:before="156" w:after="156"/>
        <w:rPr>
          <w:rFonts w:eastAsia="黑体" w:cs="Arial"/>
          <w:b/>
          <w:sz w:val="28"/>
          <w:szCs w:val="36"/>
        </w:rPr>
        <w:sectPr w:rsidR="003E371E" w:rsidRPr="00255222" w:rsidSect="006E35A7">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720" w:footer="720" w:gutter="0"/>
          <w:cols w:space="425"/>
          <w:docGrid w:type="lines" w:linePitch="312"/>
        </w:sectPr>
      </w:pPr>
    </w:p>
    <w:p w14:paraId="78D1CDD4" w14:textId="77777777" w:rsidR="003E371E" w:rsidRPr="00255222" w:rsidRDefault="00F365FA" w:rsidP="003E371E">
      <w:pPr>
        <w:spacing w:before="156" w:after="156"/>
        <w:rPr>
          <w:rFonts w:eastAsia="黑体" w:cs="Arial"/>
          <w:b/>
        </w:rPr>
      </w:pPr>
      <w:r w:rsidRPr="00255222">
        <w:rPr>
          <w:rFonts w:eastAsia="黑体" w:cs="Arial"/>
          <w:b/>
        </w:rPr>
        <w:lastRenderedPageBreak/>
        <w:t>Copyright</w:t>
      </w:r>
    </w:p>
    <w:p w14:paraId="23D2293D" w14:textId="63ACAFDD" w:rsidR="003E371E" w:rsidRPr="00255222" w:rsidRDefault="003E371E" w:rsidP="003E371E">
      <w:pPr>
        <w:spacing w:beforeLines="0" w:before="0" w:after="156"/>
        <w:rPr>
          <w:rFonts w:eastAsia="黑体" w:cs="Arial"/>
          <w:szCs w:val="20"/>
        </w:rPr>
      </w:pPr>
      <w:r w:rsidRPr="00255222">
        <w:rPr>
          <w:rFonts w:eastAsia="黑体" w:cs="Arial"/>
        </w:rPr>
        <w:t>© 20</w:t>
      </w:r>
      <w:r w:rsidR="00B5663F" w:rsidRPr="00255222">
        <w:rPr>
          <w:rFonts w:eastAsia="黑体" w:cs="Arial"/>
        </w:rPr>
        <w:t>2</w:t>
      </w:r>
      <w:r w:rsidR="00D80E97" w:rsidRPr="00255222">
        <w:rPr>
          <w:rFonts w:eastAsia="黑体" w:cs="Arial"/>
        </w:rPr>
        <w:t>4</w:t>
      </w:r>
      <w:r w:rsidRPr="00255222">
        <w:rPr>
          <w:rFonts w:eastAsia="黑体" w:cs="Arial"/>
        </w:rPr>
        <w:t xml:space="preserve"> Amlogic. </w:t>
      </w:r>
      <w:r w:rsidR="004501B5" w:rsidRPr="00255222">
        <w:rPr>
          <w:rFonts w:eastAsia="黑体" w:cs="Arial"/>
          <w:szCs w:val="20"/>
        </w:rPr>
        <w:t>All rights reserved. No part of this document may be reproduced, transmitted, transcribed, or translated into any language in any form or by any means without the written permission of Amlogic.</w:t>
      </w:r>
      <w:r w:rsidRPr="00255222">
        <w:rPr>
          <w:rFonts w:eastAsia="黑体" w:cs="Arial"/>
          <w:szCs w:val="20"/>
        </w:rPr>
        <w:t xml:space="preserve"> </w:t>
      </w:r>
    </w:p>
    <w:p w14:paraId="5084E04D" w14:textId="77777777" w:rsidR="003E371E" w:rsidRPr="00255222" w:rsidRDefault="003E371E" w:rsidP="003E371E">
      <w:pPr>
        <w:spacing w:before="156" w:after="156"/>
        <w:rPr>
          <w:rFonts w:eastAsia="黑体" w:cs="Arial"/>
          <w:b/>
        </w:rPr>
      </w:pPr>
    </w:p>
    <w:p w14:paraId="149DCD55" w14:textId="77777777" w:rsidR="003E371E" w:rsidRPr="00255222" w:rsidRDefault="00F365FA" w:rsidP="003E371E">
      <w:pPr>
        <w:spacing w:before="156" w:after="156"/>
        <w:rPr>
          <w:rFonts w:eastAsia="黑体" w:cs="Arial"/>
          <w:b/>
        </w:rPr>
      </w:pPr>
      <w:r w:rsidRPr="00255222">
        <w:rPr>
          <w:rFonts w:eastAsia="黑体" w:cs="Arial"/>
          <w:b/>
        </w:rPr>
        <w:t>Trademarks</w:t>
      </w:r>
    </w:p>
    <w:p w14:paraId="04DAE3D0" w14:textId="77777777" w:rsidR="003E371E" w:rsidRPr="00255222" w:rsidRDefault="003E371E" w:rsidP="003E371E">
      <w:pPr>
        <w:spacing w:beforeLines="0" w:before="0" w:after="156"/>
        <w:rPr>
          <w:rFonts w:eastAsia="黑体" w:cs="Arial"/>
          <w:szCs w:val="20"/>
        </w:rPr>
      </w:pPr>
      <w:r w:rsidRPr="00255222">
        <w:rPr>
          <w:rFonts w:eastAsia="黑体" w:cs="Arial"/>
          <w:noProof/>
          <w:szCs w:val="20"/>
        </w:rPr>
        <w:drawing>
          <wp:inline distT="0" distB="0" distL="0" distR="0" wp14:anchorId="0A125B0A" wp14:editId="7D3B5271">
            <wp:extent cx="628650" cy="204748"/>
            <wp:effectExtent l="0" t="0" r="0" b="5080"/>
            <wp:docPr id="8" name="图片 8" descr="图片包含 剪贴画&#10;&#10;已生成极高可信度的说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jpg"/>
                    <pic:cNvPicPr/>
                  </pic:nvPicPr>
                  <pic:blipFill>
                    <a:blip r:embed="rId15"/>
                    <a:stretch>
                      <a:fillRect/>
                    </a:stretch>
                  </pic:blipFill>
                  <pic:spPr>
                    <a:xfrm>
                      <a:off x="0" y="0"/>
                      <a:ext cx="640964" cy="208758"/>
                    </a:xfrm>
                    <a:prstGeom prst="rect">
                      <a:avLst/>
                    </a:prstGeom>
                  </pic:spPr>
                </pic:pic>
              </a:graphicData>
            </a:graphic>
          </wp:inline>
        </w:drawing>
      </w:r>
      <w:r w:rsidRPr="00255222">
        <w:rPr>
          <w:rFonts w:eastAsia="黑体" w:cs="Arial"/>
          <w:szCs w:val="20"/>
        </w:rPr>
        <w:t xml:space="preserve">, </w:t>
      </w:r>
      <w:r w:rsidR="004501B5" w:rsidRPr="00255222">
        <w:rPr>
          <w:rFonts w:eastAsia="黑体" w:cs="Arial"/>
          <w:szCs w:val="20"/>
        </w:rPr>
        <w:t>and other Amlogic icons are trademarks of Amlogic companies. All other trademarks and registered trademarks are property of their respective holders.</w:t>
      </w:r>
    </w:p>
    <w:p w14:paraId="5C62634D" w14:textId="77777777" w:rsidR="003E371E" w:rsidRPr="00255222" w:rsidRDefault="003E371E" w:rsidP="003E371E">
      <w:pPr>
        <w:spacing w:before="156" w:after="156"/>
        <w:rPr>
          <w:rFonts w:eastAsia="黑体" w:cs="Arial"/>
          <w:b/>
        </w:rPr>
      </w:pPr>
    </w:p>
    <w:p w14:paraId="4588586A" w14:textId="77777777" w:rsidR="003E371E" w:rsidRPr="00255222" w:rsidRDefault="00F365FA" w:rsidP="003E371E">
      <w:pPr>
        <w:spacing w:before="156" w:after="156"/>
        <w:rPr>
          <w:rFonts w:eastAsia="黑体" w:cs="Arial"/>
          <w:b/>
        </w:rPr>
      </w:pPr>
      <w:r w:rsidRPr="00255222">
        <w:rPr>
          <w:rFonts w:eastAsia="黑体" w:cs="Arial"/>
          <w:b/>
        </w:rPr>
        <w:t>Disclaimer</w:t>
      </w:r>
    </w:p>
    <w:p w14:paraId="7571C873" w14:textId="77777777" w:rsidR="00BF1F3E" w:rsidRPr="00255222" w:rsidRDefault="00BF1F3E" w:rsidP="00BF1F3E">
      <w:pPr>
        <w:spacing w:beforeLines="0" w:before="0" w:after="156"/>
        <w:rPr>
          <w:rFonts w:eastAsia="黑体" w:cs="Arial"/>
          <w:szCs w:val="20"/>
        </w:rPr>
      </w:pPr>
      <w:r w:rsidRPr="00255222">
        <w:rPr>
          <w:rFonts w:eastAsia="黑体" w:cs="Arial"/>
          <w:szCs w:val="20"/>
        </w:rPr>
        <w:t xml:space="preserve">Amlogic may make improvements and/or changes in this document or in the product described in this document at any time and without notice. </w:t>
      </w:r>
    </w:p>
    <w:p w14:paraId="2923E46E" w14:textId="77777777" w:rsidR="00BF1F3E" w:rsidRPr="00255222" w:rsidRDefault="00BF1F3E" w:rsidP="00BF1F3E">
      <w:pPr>
        <w:spacing w:beforeLines="0" w:before="0" w:after="156"/>
        <w:rPr>
          <w:rFonts w:eastAsia="黑体" w:cs="Arial"/>
          <w:szCs w:val="20"/>
        </w:rPr>
      </w:pPr>
      <w:r w:rsidRPr="00255222">
        <w:rPr>
          <w:rFonts w:eastAsia="黑体" w:cs="Arial"/>
          <w:szCs w:val="20"/>
        </w:rPr>
        <w:t xml:space="preserve">This product is not intended for use in medical, </w:t>
      </w:r>
      <w:proofErr w:type="spellStart"/>
      <w:r w:rsidRPr="00255222">
        <w:rPr>
          <w:rFonts w:eastAsia="黑体" w:cs="Arial"/>
          <w:szCs w:val="20"/>
        </w:rPr>
        <w:t>life saving</w:t>
      </w:r>
      <w:proofErr w:type="spellEnd"/>
      <w:r w:rsidRPr="00255222">
        <w:rPr>
          <w:rFonts w:eastAsia="黑体" w:cs="Arial"/>
          <w:szCs w:val="20"/>
        </w:rPr>
        <w:t>, or life sustaining applications, nor in applications where failure or malfunction of an Amlogic product can reasonably be expected to result in personal injury, death or severe property or environmental damage.</w:t>
      </w:r>
    </w:p>
    <w:p w14:paraId="60FF2527" w14:textId="77777777" w:rsidR="00BF1F3E" w:rsidRPr="00255222" w:rsidRDefault="00BF1F3E" w:rsidP="00BF1F3E">
      <w:pPr>
        <w:spacing w:beforeLines="0" w:before="0" w:after="156"/>
        <w:rPr>
          <w:rFonts w:eastAsia="黑体" w:cs="Arial"/>
          <w:szCs w:val="20"/>
        </w:rPr>
      </w:pPr>
      <w:r w:rsidRPr="00255222">
        <w:rPr>
          <w:rFonts w:eastAsia="黑体" w:cs="Arial"/>
          <w:szCs w:val="20"/>
        </w:rPr>
        <w:t xml:space="preserve">Circuit diagrams and other information relating to products of Amlogic are included as a means of illustrating typical applications. Consequently, complete information sufficient for production design is not necessarily given. Though every effort has been made to ensure that this document is current and accurate, Amlogic makes no representations or warranties with respect to the accuracy or completeness of the contents presented in this document. </w:t>
      </w:r>
    </w:p>
    <w:p w14:paraId="3741372A" w14:textId="77777777" w:rsidR="00BF1F3E" w:rsidRPr="00255222" w:rsidRDefault="00BF1F3E" w:rsidP="00BF1F3E">
      <w:pPr>
        <w:spacing w:before="156" w:after="156"/>
        <w:rPr>
          <w:rFonts w:eastAsia="黑体" w:cs="Arial"/>
          <w:b/>
        </w:rPr>
      </w:pPr>
      <w:r w:rsidRPr="00255222">
        <w:rPr>
          <w:rFonts w:eastAsia="黑体" w:cs="Arial"/>
          <w:szCs w:val="20"/>
        </w:rPr>
        <w:t>Amlogic products may be subject to unidentified vulnerabilities or may support established security standards or specifications with known limitations. Amlogic accepts no liability for any vulnerability.</w:t>
      </w:r>
    </w:p>
    <w:p w14:paraId="5BEE129C" w14:textId="77777777" w:rsidR="00BF1F3E" w:rsidRPr="00255222" w:rsidRDefault="00BF1F3E" w:rsidP="00BF1F3E">
      <w:pPr>
        <w:spacing w:beforeLines="0" w:before="0" w:after="156"/>
        <w:rPr>
          <w:rFonts w:eastAsia="黑体" w:cs="Arial"/>
          <w:szCs w:val="20"/>
        </w:rPr>
      </w:pPr>
      <w:r w:rsidRPr="00255222">
        <w:rPr>
          <w:rFonts w:eastAsia="黑体" w:cs="Arial"/>
          <w:szCs w:val="20"/>
        </w:rPr>
        <w:t>Use of the materials may require a license of intellectual property from a third party or from Amlogic. This document conveys no express or implied licenses to any intellectual property rights belonging to Amlogic or any other party. Any links to third-party websites included in this document are for your convenience only. Amlogic does not endorse and is not responsible for such websites and their practices, including privacy practices, availability, and content.</w:t>
      </w:r>
    </w:p>
    <w:p w14:paraId="574CC808" w14:textId="77777777" w:rsidR="00BF1F3E" w:rsidRPr="00255222" w:rsidRDefault="00BF1F3E" w:rsidP="00BF1F3E">
      <w:pPr>
        <w:spacing w:before="156" w:after="156"/>
        <w:rPr>
          <w:rFonts w:eastAsia="黑体" w:cs="Arial"/>
          <w:szCs w:val="20"/>
        </w:rPr>
      </w:pPr>
      <w:r w:rsidRPr="00255222">
        <w:rPr>
          <w:rFonts w:eastAsia="黑体" w:cs="Arial"/>
          <w:szCs w:val="20"/>
        </w:rPr>
        <w:t>Amlogic shall in no event be liable for any claims relating to or arising out of this document or any use or inability to use hereof.</w:t>
      </w:r>
    </w:p>
    <w:p w14:paraId="2F1536B4" w14:textId="77777777" w:rsidR="003E371E" w:rsidRPr="00255222" w:rsidRDefault="003E371E" w:rsidP="003E371E">
      <w:pPr>
        <w:spacing w:before="156" w:after="156"/>
        <w:rPr>
          <w:rFonts w:eastAsia="黑体" w:cs="Arial"/>
          <w:b/>
        </w:rPr>
      </w:pPr>
    </w:p>
    <w:p w14:paraId="5BE06A8F" w14:textId="77777777" w:rsidR="003E371E" w:rsidRPr="00255222" w:rsidRDefault="00F365FA" w:rsidP="003E371E">
      <w:pPr>
        <w:spacing w:before="156" w:after="156"/>
        <w:rPr>
          <w:rFonts w:eastAsia="黑体" w:cs="Arial"/>
          <w:b/>
        </w:rPr>
      </w:pPr>
      <w:r w:rsidRPr="00255222">
        <w:rPr>
          <w:rFonts w:eastAsia="黑体" w:cs="Arial"/>
          <w:b/>
        </w:rPr>
        <w:t>Contact Information</w:t>
      </w:r>
    </w:p>
    <w:p w14:paraId="4B64E19D" w14:textId="72D0865B" w:rsidR="003E371E" w:rsidRPr="00255222" w:rsidRDefault="003E371E" w:rsidP="003E371E">
      <w:pPr>
        <w:pStyle w:val="UL"/>
        <w:rPr>
          <w:rFonts w:eastAsia="黑体" w:cs="Arial"/>
        </w:rPr>
      </w:pPr>
      <w:bookmarkStart w:id="0" w:name="OLE_LINK33"/>
      <w:r w:rsidRPr="00255222">
        <w:rPr>
          <w:rFonts w:eastAsia="黑体" w:cs="Arial"/>
        </w:rPr>
        <w:t xml:space="preserve">Website: </w:t>
      </w:r>
      <w:bookmarkEnd w:id="0"/>
      <w:r w:rsidRPr="00255222">
        <w:rPr>
          <w:rFonts w:eastAsia="黑体" w:cs="Arial"/>
          <w:color w:val="0000CC"/>
          <w:u w:val="single"/>
        </w:rPr>
        <w:fldChar w:fldCharType="begin"/>
      </w:r>
      <w:r w:rsidRPr="00255222">
        <w:rPr>
          <w:rFonts w:eastAsia="黑体" w:cs="Arial"/>
          <w:color w:val="0000CC"/>
          <w:u w:val="single"/>
        </w:rPr>
        <w:instrText>HYPERLINK "http://www.amlogic.com/"</w:instrText>
      </w:r>
      <w:r w:rsidR="00920E10" w:rsidRPr="00255222">
        <w:rPr>
          <w:rFonts w:eastAsia="黑体" w:cs="Arial"/>
          <w:color w:val="0000CC"/>
          <w:u w:val="single"/>
        </w:rPr>
      </w:r>
      <w:r w:rsidRPr="00255222">
        <w:rPr>
          <w:rFonts w:eastAsia="黑体" w:cs="Arial"/>
          <w:color w:val="0000CC"/>
          <w:u w:val="single"/>
        </w:rPr>
        <w:fldChar w:fldCharType="separate"/>
      </w:r>
      <w:r w:rsidRPr="00255222">
        <w:rPr>
          <w:rFonts w:eastAsia="黑体" w:cs="Arial"/>
          <w:color w:val="0000CC"/>
          <w:u w:val="single"/>
        </w:rPr>
        <w:t>www.amlogic.com</w:t>
      </w:r>
      <w:r w:rsidRPr="00255222">
        <w:rPr>
          <w:rFonts w:eastAsia="黑体" w:cs="Arial"/>
          <w:color w:val="0000CC"/>
          <w:u w:val="single"/>
        </w:rPr>
        <w:fldChar w:fldCharType="end"/>
      </w:r>
    </w:p>
    <w:p w14:paraId="783032ED" w14:textId="7858A335" w:rsidR="003E371E" w:rsidRPr="00255222" w:rsidRDefault="003E371E" w:rsidP="003E371E">
      <w:pPr>
        <w:pStyle w:val="UL"/>
        <w:rPr>
          <w:rFonts w:eastAsia="黑体" w:cs="Arial"/>
        </w:rPr>
      </w:pPr>
      <w:r w:rsidRPr="00255222">
        <w:rPr>
          <w:rFonts w:eastAsia="黑体" w:cs="Arial"/>
        </w:rPr>
        <w:t xml:space="preserve">Pre-sales consultation: </w:t>
      </w:r>
      <w:hyperlink r:id="rId16" w:history="1">
        <w:r w:rsidRPr="00255222">
          <w:rPr>
            <w:rStyle w:val="a3"/>
            <w:rFonts w:eastAsia="黑体" w:cs="Arial"/>
          </w:rPr>
          <w:t>contact@amlogic.com</w:t>
        </w:r>
      </w:hyperlink>
    </w:p>
    <w:p w14:paraId="6C1EA7B4" w14:textId="17AE4AD8" w:rsidR="003E371E" w:rsidRPr="00255222" w:rsidRDefault="003E371E" w:rsidP="003E371E">
      <w:pPr>
        <w:pStyle w:val="UL"/>
        <w:rPr>
          <w:rFonts w:eastAsia="黑体" w:cs="Arial"/>
        </w:rPr>
      </w:pPr>
      <w:r w:rsidRPr="00255222">
        <w:rPr>
          <w:rFonts w:eastAsia="黑体" w:cs="Arial"/>
        </w:rPr>
        <w:t xml:space="preserve">Technical support: </w:t>
      </w:r>
      <w:hyperlink r:id="rId17" w:history="1">
        <w:r w:rsidRPr="00255222">
          <w:rPr>
            <w:rStyle w:val="a3"/>
            <w:rFonts w:eastAsia="黑体" w:cs="Arial"/>
          </w:rPr>
          <w:t>support@amlogic.com</w:t>
        </w:r>
      </w:hyperlink>
    </w:p>
    <w:p w14:paraId="6F149D19" w14:textId="77777777" w:rsidR="003E371E" w:rsidRPr="00255222" w:rsidRDefault="003E371E" w:rsidP="003E371E">
      <w:pPr>
        <w:pStyle w:val="UL"/>
        <w:numPr>
          <w:ilvl w:val="0"/>
          <w:numId w:val="0"/>
        </w:numPr>
        <w:ind w:left="284" w:hanging="284"/>
        <w:rPr>
          <w:rFonts w:eastAsia="黑体" w:cs="Arial"/>
          <w:b/>
          <w:bCs/>
          <w:color w:val="1F497D"/>
          <w:kern w:val="44"/>
          <w:sz w:val="44"/>
          <w:szCs w:val="44"/>
        </w:rPr>
      </w:pPr>
    </w:p>
    <w:p w14:paraId="7BD22BF5" w14:textId="77777777" w:rsidR="00346840" w:rsidRPr="00255222" w:rsidRDefault="00346840" w:rsidP="00346840">
      <w:pPr>
        <w:spacing w:before="156" w:after="156"/>
        <w:rPr>
          <w:rFonts w:eastAsia="黑体" w:cs="Arial"/>
        </w:rPr>
        <w:sectPr w:rsidR="00346840" w:rsidRPr="00255222" w:rsidSect="006E35A7">
          <w:headerReference w:type="default" r:id="rId18"/>
          <w:footerReference w:type="default" r:id="rId19"/>
          <w:pgSz w:w="11906" w:h="16838"/>
          <w:pgMar w:top="1440" w:right="1800" w:bottom="1440" w:left="1800" w:header="720" w:footer="720" w:gutter="0"/>
          <w:pgNumType w:fmt="lowerRoman" w:start="1"/>
          <w:cols w:space="425"/>
          <w:docGrid w:type="lines" w:linePitch="312"/>
        </w:sectPr>
      </w:pPr>
    </w:p>
    <w:p w14:paraId="48ED6305" w14:textId="7549DE32" w:rsidR="003E371E" w:rsidRPr="00255222" w:rsidRDefault="00D80E97" w:rsidP="006425AB">
      <w:pPr>
        <w:pStyle w:val="ChangeHistory"/>
        <w:rPr>
          <w:rFonts w:eastAsia="黑体" w:cs="Arial"/>
        </w:rPr>
      </w:pPr>
      <w:bookmarkStart w:id="11" w:name="_Toc166315213"/>
      <w:r w:rsidRPr="00255222">
        <w:rPr>
          <w:rFonts w:eastAsia="黑体" w:cs="Arial"/>
        </w:rPr>
        <w:lastRenderedPageBreak/>
        <w:t>修改记录</w:t>
      </w:r>
      <w:bookmarkEnd w:id="11"/>
    </w:p>
    <w:p w14:paraId="48EC0005" w14:textId="6FCD58E8" w:rsidR="00BF1F3E" w:rsidRPr="00255222" w:rsidRDefault="00BF1F3E" w:rsidP="00BF1F3E">
      <w:pPr>
        <w:pStyle w:val="BlockTag"/>
        <w:spacing w:before="156" w:after="156"/>
        <w:rPr>
          <w:rFonts w:eastAsia="黑体" w:cs="Arial"/>
        </w:rPr>
      </w:pPr>
      <w:r w:rsidRPr="00255222">
        <w:rPr>
          <w:rFonts w:eastAsia="黑体" w:cs="Arial"/>
        </w:rPr>
        <w:t>Issue 0</w:t>
      </w:r>
      <w:r w:rsidR="00E31C1B" w:rsidRPr="00255222">
        <w:rPr>
          <w:rFonts w:eastAsia="黑体" w:cs="Arial"/>
        </w:rPr>
        <w:t>.5</w:t>
      </w:r>
      <w:r w:rsidRPr="00255222">
        <w:rPr>
          <w:rFonts w:eastAsia="黑体" w:cs="Arial"/>
        </w:rPr>
        <w:t xml:space="preserve"> (202</w:t>
      </w:r>
      <w:r w:rsidR="00E31C1B" w:rsidRPr="00255222">
        <w:rPr>
          <w:rFonts w:eastAsia="黑体" w:cs="Arial"/>
        </w:rPr>
        <w:t>4</w:t>
      </w:r>
      <w:r w:rsidRPr="00255222">
        <w:rPr>
          <w:rFonts w:eastAsia="黑体" w:cs="Arial"/>
        </w:rPr>
        <w:t>-</w:t>
      </w:r>
      <w:r w:rsidR="00E31C1B" w:rsidRPr="00255222">
        <w:rPr>
          <w:rFonts w:eastAsia="黑体" w:cs="Arial"/>
        </w:rPr>
        <w:t>01</w:t>
      </w:r>
      <w:r w:rsidRPr="00255222">
        <w:rPr>
          <w:rFonts w:eastAsia="黑体" w:cs="Arial"/>
        </w:rPr>
        <w:t>-</w:t>
      </w:r>
      <w:r w:rsidR="00E31C1B" w:rsidRPr="00255222">
        <w:rPr>
          <w:rFonts w:eastAsia="黑体" w:cs="Arial"/>
        </w:rPr>
        <w:t>04</w:t>
      </w:r>
      <w:r w:rsidRPr="00255222">
        <w:rPr>
          <w:rFonts w:eastAsia="黑体" w:cs="Arial"/>
        </w:rPr>
        <w:t>)</w:t>
      </w:r>
    </w:p>
    <w:p w14:paraId="20C98D72" w14:textId="2606AE79" w:rsidR="00BF1F3E" w:rsidRPr="00255222" w:rsidRDefault="00E31C1B" w:rsidP="00BF1F3E">
      <w:pPr>
        <w:spacing w:before="156" w:after="156"/>
        <w:rPr>
          <w:rFonts w:eastAsia="黑体" w:cs="Arial"/>
        </w:rPr>
      </w:pPr>
      <w:r w:rsidRPr="00255222">
        <w:rPr>
          <w:rFonts w:eastAsia="黑体" w:cs="Arial"/>
        </w:rPr>
        <w:t>整合其他文档加入本文档。</w:t>
      </w:r>
    </w:p>
    <w:p w14:paraId="55FC8AF6" w14:textId="24678AEC" w:rsidR="00425780" w:rsidRPr="00255222" w:rsidRDefault="00425780" w:rsidP="00425780">
      <w:pPr>
        <w:pStyle w:val="BlockTag"/>
        <w:spacing w:before="156" w:after="156"/>
        <w:rPr>
          <w:rFonts w:eastAsia="黑体" w:cs="Arial"/>
        </w:rPr>
      </w:pPr>
      <w:r w:rsidRPr="00255222">
        <w:rPr>
          <w:rFonts w:eastAsia="黑体" w:cs="Arial"/>
        </w:rPr>
        <w:t>Issue 0</w:t>
      </w:r>
      <w:r w:rsidR="00E31C1B" w:rsidRPr="00255222">
        <w:rPr>
          <w:rFonts w:eastAsia="黑体" w:cs="Arial"/>
        </w:rPr>
        <w:t>.4</w:t>
      </w:r>
      <w:r w:rsidRPr="00255222">
        <w:rPr>
          <w:rFonts w:eastAsia="黑体" w:cs="Arial"/>
        </w:rPr>
        <w:t xml:space="preserve"> (20</w:t>
      </w:r>
      <w:r w:rsidR="00D74450" w:rsidRPr="00255222">
        <w:rPr>
          <w:rFonts w:eastAsia="黑体" w:cs="Arial"/>
        </w:rPr>
        <w:t>2</w:t>
      </w:r>
      <w:r w:rsidR="00E31C1B" w:rsidRPr="00255222">
        <w:rPr>
          <w:rFonts w:eastAsia="黑体" w:cs="Arial"/>
        </w:rPr>
        <w:t>3</w:t>
      </w:r>
      <w:r w:rsidRPr="00255222">
        <w:rPr>
          <w:rFonts w:eastAsia="黑体" w:cs="Arial"/>
        </w:rPr>
        <w:t>-</w:t>
      </w:r>
      <w:r w:rsidR="004A195E" w:rsidRPr="00255222">
        <w:rPr>
          <w:rFonts w:eastAsia="黑体" w:cs="Arial"/>
        </w:rPr>
        <w:t>0</w:t>
      </w:r>
      <w:r w:rsidR="00E31C1B" w:rsidRPr="00255222">
        <w:rPr>
          <w:rFonts w:eastAsia="黑体" w:cs="Arial"/>
        </w:rPr>
        <w:t>9</w:t>
      </w:r>
      <w:r w:rsidRPr="00255222">
        <w:rPr>
          <w:rFonts w:eastAsia="黑体" w:cs="Arial"/>
        </w:rPr>
        <w:t>-</w:t>
      </w:r>
      <w:r w:rsidR="00E31C1B" w:rsidRPr="00255222">
        <w:rPr>
          <w:rFonts w:eastAsia="黑体" w:cs="Arial"/>
        </w:rPr>
        <w:t>26</w:t>
      </w:r>
      <w:r w:rsidRPr="00255222">
        <w:rPr>
          <w:rFonts w:eastAsia="黑体" w:cs="Arial"/>
        </w:rPr>
        <w:t>)</w:t>
      </w:r>
    </w:p>
    <w:p w14:paraId="546BD888" w14:textId="498E4BA5" w:rsidR="00425780" w:rsidRPr="00255222" w:rsidRDefault="00E31C1B" w:rsidP="00425780">
      <w:pPr>
        <w:spacing w:before="156" w:after="156"/>
        <w:rPr>
          <w:rFonts w:eastAsia="黑体" w:cs="Arial"/>
        </w:rPr>
      </w:pPr>
      <w:r w:rsidRPr="00255222">
        <w:rPr>
          <w:rFonts w:eastAsia="黑体" w:cs="Arial"/>
        </w:rPr>
        <w:t>Add multi-</w:t>
      </w:r>
      <w:proofErr w:type="spellStart"/>
      <w:r w:rsidRPr="00255222">
        <w:rPr>
          <w:rFonts w:eastAsia="黑体" w:cs="Arial"/>
        </w:rPr>
        <w:t>efuse</w:t>
      </w:r>
      <w:proofErr w:type="spellEnd"/>
      <w:r w:rsidRPr="00255222">
        <w:rPr>
          <w:rFonts w:eastAsia="黑体" w:cs="Arial"/>
        </w:rPr>
        <w:t xml:space="preserve"> </w:t>
      </w:r>
      <w:bookmarkStart w:id="12" w:name="_Hlk164169827"/>
      <w:r w:rsidRPr="00255222">
        <w:rPr>
          <w:rFonts w:eastAsia="黑体" w:cs="Arial"/>
        </w:rPr>
        <w:t>instruction</w:t>
      </w:r>
      <w:bookmarkEnd w:id="12"/>
      <w:r w:rsidRPr="00255222">
        <w:rPr>
          <w:rFonts w:eastAsia="黑体" w:cs="Arial"/>
        </w:rPr>
        <w:t xml:space="preserve">. </w:t>
      </w:r>
    </w:p>
    <w:p w14:paraId="060A8E98" w14:textId="2E9AF75A" w:rsidR="003E371E" w:rsidRPr="00255222" w:rsidRDefault="003E371E" w:rsidP="003E371E">
      <w:pPr>
        <w:pStyle w:val="BlockTag"/>
        <w:spacing w:before="156" w:after="156"/>
        <w:rPr>
          <w:rFonts w:eastAsia="黑体" w:cs="Arial"/>
        </w:rPr>
      </w:pPr>
      <w:r w:rsidRPr="00255222">
        <w:rPr>
          <w:rFonts w:eastAsia="黑体" w:cs="Arial"/>
        </w:rPr>
        <w:t>Issue 0</w:t>
      </w:r>
      <w:r w:rsidR="00E31C1B" w:rsidRPr="00255222">
        <w:rPr>
          <w:rFonts w:eastAsia="黑体" w:cs="Arial"/>
        </w:rPr>
        <w:t>.3</w:t>
      </w:r>
      <w:r w:rsidRPr="00255222">
        <w:rPr>
          <w:rFonts w:eastAsia="黑体" w:cs="Arial"/>
        </w:rPr>
        <w:t xml:space="preserve"> (20</w:t>
      </w:r>
      <w:r w:rsidR="00D74450" w:rsidRPr="00255222">
        <w:rPr>
          <w:rFonts w:eastAsia="黑体" w:cs="Arial"/>
        </w:rPr>
        <w:t>2</w:t>
      </w:r>
      <w:r w:rsidR="00E31C1B" w:rsidRPr="00255222">
        <w:rPr>
          <w:rFonts w:eastAsia="黑体" w:cs="Arial"/>
        </w:rPr>
        <w:t>0</w:t>
      </w:r>
      <w:r w:rsidRPr="00255222">
        <w:rPr>
          <w:rFonts w:eastAsia="黑体" w:cs="Arial"/>
        </w:rPr>
        <w:t>-0</w:t>
      </w:r>
      <w:r w:rsidR="00E31C1B" w:rsidRPr="00255222">
        <w:rPr>
          <w:rFonts w:eastAsia="黑体" w:cs="Arial"/>
        </w:rPr>
        <w:t>9</w:t>
      </w:r>
      <w:r w:rsidRPr="00255222">
        <w:rPr>
          <w:rFonts w:eastAsia="黑体" w:cs="Arial"/>
        </w:rPr>
        <w:t>-</w:t>
      </w:r>
      <w:r w:rsidR="00E31C1B" w:rsidRPr="00255222">
        <w:rPr>
          <w:rFonts w:eastAsia="黑体" w:cs="Arial"/>
        </w:rPr>
        <w:t>1</w:t>
      </w:r>
      <w:r w:rsidR="00C47389" w:rsidRPr="00255222">
        <w:rPr>
          <w:rFonts w:eastAsia="黑体" w:cs="Arial"/>
        </w:rPr>
        <w:t>5</w:t>
      </w:r>
      <w:r w:rsidRPr="00255222">
        <w:rPr>
          <w:rFonts w:eastAsia="黑体" w:cs="Arial"/>
        </w:rPr>
        <w:t>)</w:t>
      </w:r>
    </w:p>
    <w:p w14:paraId="5E0CFE69" w14:textId="3A972D9E" w:rsidR="003E371E" w:rsidRPr="00255222" w:rsidRDefault="00E31C1B" w:rsidP="003E371E">
      <w:pPr>
        <w:spacing w:before="156" w:after="156"/>
        <w:rPr>
          <w:rFonts w:eastAsia="黑体" w:cs="Arial"/>
        </w:rPr>
      </w:pPr>
      <w:r w:rsidRPr="00255222">
        <w:rPr>
          <w:rFonts w:eastAsia="黑体" w:cs="Arial"/>
        </w:rPr>
        <w:t xml:space="preserve">V3 tool key burning usage guide </w:t>
      </w:r>
      <w:proofErr w:type="spellStart"/>
      <w:r w:rsidRPr="00255222">
        <w:rPr>
          <w:rFonts w:eastAsia="黑体" w:cs="Arial"/>
        </w:rPr>
        <w:t>init</w:t>
      </w:r>
      <w:proofErr w:type="spellEnd"/>
      <w:r w:rsidRPr="00255222">
        <w:rPr>
          <w:rFonts w:eastAsia="黑体" w:cs="Arial"/>
        </w:rPr>
        <w:t xml:space="preserve"> version.</w:t>
      </w:r>
    </w:p>
    <w:p w14:paraId="037552CC" w14:textId="4FA2311A" w:rsidR="003E371E" w:rsidRPr="00255222" w:rsidRDefault="003E371E" w:rsidP="003E371E">
      <w:pPr>
        <w:pStyle w:val="BlockTag"/>
        <w:spacing w:before="156" w:after="156"/>
        <w:rPr>
          <w:rFonts w:eastAsia="黑体" w:cs="Arial"/>
        </w:rPr>
      </w:pPr>
      <w:r w:rsidRPr="00255222">
        <w:rPr>
          <w:rFonts w:eastAsia="黑体" w:cs="Arial"/>
        </w:rPr>
        <w:t>Issue 0</w:t>
      </w:r>
      <w:r w:rsidR="00E31C1B" w:rsidRPr="00255222">
        <w:rPr>
          <w:rFonts w:eastAsia="黑体" w:cs="Arial"/>
        </w:rPr>
        <w:t>.2</w:t>
      </w:r>
      <w:r w:rsidRPr="00255222">
        <w:rPr>
          <w:rFonts w:eastAsia="黑体" w:cs="Arial"/>
        </w:rPr>
        <w:t xml:space="preserve"> (20</w:t>
      </w:r>
      <w:r w:rsidR="003F628A" w:rsidRPr="00255222">
        <w:rPr>
          <w:rFonts w:eastAsia="黑体" w:cs="Arial"/>
        </w:rPr>
        <w:t>2</w:t>
      </w:r>
      <w:r w:rsidR="004A195E" w:rsidRPr="00255222">
        <w:rPr>
          <w:rFonts w:eastAsia="黑体" w:cs="Arial"/>
        </w:rPr>
        <w:t>1</w:t>
      </w:r>
      <w:r w:rsidRPr="00255222">
        <w:rPr>
          <w:rFonts w:eastAsia="黑体" w:cs="Arial"/>
        </w:rPr>
        <w:t>-0</w:t>
      </w:r>
      <w:r w:rsidR="00D74450" w:rsidRPr="00255222">
        <w:rPr>
          <w:rFonts w:eastAsia="黑体" w:cs="Arial"/>
        </w:rPr>
        <w:t>1</w:t>
      </w:r>
      <w:r w:rsidRPr="00255222">
        <w:rPr>
          <w:rFonts w:eastAsia="黑体" w:cs="Arial"/>
        </w:rPr>
        <w:t>-18)</w:t>
      </w:r>
    </w:p>
    <w:p w14:paraId="46F61A00" w14:textId="1126EA06" w:rsidR="003E371E" w:rsidRPr="00255222" w:rsidRDefault="00E31C1B" w:rsidP="003E371E">
      <w:pPr>
        <w:spacing w:before="156" w:after="156"/>
        <w:rPr>
          <w:rFonts w:eastAsia="黑体" w:cs="Arial"/>
        </w:rPr>
      </w:pPr>
      <w:r w:rsidRPr="00255222">
        <w:rPr>
          <w:rFonts w:eastAsia="黑体" w:cs="Arial"/>
        </w:rPr>
        <w:t>增加错误类型，根据类型查找具体的错误信息。</w:t>
      </w:r>
    </w:p>
    <w:p w14:paraId="3620464B" w14:textId="798B2D20" w:rsidR="003E371E" w:rsidRPr="00255222" w:rsidRDefault="003E371E" w:rsidP="003E371E">
      <w:pPr>
        <w:pStyle w:val="BlockTag"/>
        <w:spacing w:before="156" w:after="156"/>
        <w:rPr>
          <w:rFonts w:eastAsia="黑体" w:cs="Arial"/>
        </w:rPr>
      </w:pPr>
      <w:r w:rsidRPr="00255222">
        <w:rPr>
          <w:rFonts w:eastAsia="黑体" w:cs="Arial"/>
        </w:rPr>
        <w:t>Issue 0.1 (20</w:t>
      </w:r>
      <w:r w:rsidR="003F628A" w:rsidRPr="00255222">
        <w:rPr>
          <w:rFonts w:eastAsia="黑体" w:cs="Arial"/>
        </w:rPr>
        <w:t>2</w:t>
      </w:r>
      <w:r w:rsidR="004A195E" w:rsidRPr="00255222">
        <w:rPr>
          <w:rFonts w:eastAsia="黑体" w:cs="Arial"/>
        </w:rPr>
        <w:t>0</w:t>
      </w:r>
      <w:r w:rsidRPr="00255222">
        <w:rPr>
          <w:rFonts w:eastAsia="黑体" w:cs="Arial"/>
        </w:rPr>
        <w:t>-11-03)</w:t>
      </w:r>
    </w:p>
    <w:p w14:paraId="0F3569D1" w14:textId="68901DD5" w:rsidR="003E371E" w:rsidRPr="00255222" w:rsidRDefault="00E31C1B" w:rsidP="003E371E">
      <w:pPr>
        <w:spacing w:before="156" w:after="156"/>
        <w:rPr>
          <w:rFonts w:eastAsia="黑体" w:cs="Arial"/>
        </w:rPr>
      </w:pPr>
      <w:r w:rsidRPr="00255222">
        <w:rPr>
          <w:rFonts w:eastAsia="黑体" w:cs="Arial"/>
        </w:rPr>
        <w:t>初稿。</w:t>
      </w:r>
    </w:p>
    <w:p w14:paraId="0F291DBE" w14:textId="77777777" w:rsidR="003E371E" w:rsidRPr="00255222" w:rsidRDefault="003E371E" w:rsidP="003E371E">
      <w:pPr>
        <w:spacing w:before="156" w:after="156"/>
        <w:rPr>
          <w:rFonts w:eastAsia="黑体" w:cs="Arial"/>
        </w:rPr>
      </w:pPr>
    </w:p>
    <w:p w14:paraId="3766B8F2" w14:textId="77777777" w:rsidR="003E371E" w:rsidRPr="00255222" w:rsidRDefault="003E371E" w:rsidP="003E371E">
      <w:pPr>
        <w:spacing w:before="156" w:after="156"/>
        <w:rPr>
          <w:rFonts w:eastAsia="黑体" w:cs="Arial"/>
        </w:rPr>
        <w:sectPr w:rsidR="003E371E" w:rsidRPr="00255222" w:rsidSect="006E35A7">
          <w:headerReference w:type="default" r:id="rId20"/>
          <w:type w:val="continuous"/>
          <w:pgSz w:w="11906" w:h="16838"/>
          <w:pgMar w:top="1440" w:right="1800" w:bottom="1440" w:left="1800" w:header="720" w:footer="720" w:gutter="0"/>
          <w:pgNumType w:fmt="lowerRoman"/>
          <w:cols w:space="425"/>
          <w:docGrid w:type="lines" w:linePitch="312"/>
        </w:sectPr>
      </w:pPr>
    </w:p>
    <w:p w14:paraId="7AD1FB38" w14:textId="24F92313" w:rsidR="003E371E" w:rsidRPr="00255222" w:rsidRDefault="00DB718C" w:rsidP="006425AB">
      <w:pPr>
        <w:pStyle w:val="Contents"/>
        <w:rPr>
          <w:rFonts w:eastAsia="黑体" w:cs="Arial"/>
        </w:rPr>
      </w:pPr>
      <w:bookmarkStart w:id="13" w:name="_Toc166315214"/>
      <w:r w:rsidRPr="00255222">
        <w:rPr>
          <w:rFonts w:eastAsia="黑体" w:cs="Arial"/>
        </w:rPr>
        <w:lastRenderedPageBreak/>
        <w:t>目录</w:t>
      </w:r>
      <w:bookmarkEnd w:id="13"/>
    </w:p>
    <w:bookmarkStart w:id="14" w:name="_Toc518994866"/>
    <w:p w14:paraId="4502BC3E" w14:textId="30591D49" w:rsidR="00920E10" w:rsidRDefault="00645E39">
      <w:pPr>
        <w:pStyle w:val="TOC1"/>
        <w:tabs>
          <w:tab w:val="right" w:leader="dot" w:pos="8296"/>
        </w:tabs>
        <w:spacing w:before="156" w:after="156"/>
        <w:rPr>
          <w:rFonts w:asciiTheme="minorHAnsi" w:eastAsiaTheme="minorEastAsia" w:hAnsiTheme="minorHAnsi"/>
          <w:noProof/>
          <w:sz w:val="22"/>
          <w:szCs w:val="24"/>
          <w14:ligatures w14:val="standardContextual"/>
        </w:rPr>
      </w:pPr>
      <w:r w:rsidRPr="00255222">
        <w:rPr>
          <w:rFonts w:eastAsia="黑体" w:cs="Arial"/>
        </w:rPr>
        <w:fldChar w:fldCharType="begin"/>
      </w:r>
      <w:r w:rsidRPr="00255222">
        <w:rPr>
          <w:rFonts w:eastAsia="黑体" w:cs="Arial"/>
        </w:rPr>
        <w:instrText xml:space="preserve"> TOC \o "1-3" \h \z \u </w:instrText>
      </w:r>
      <w:r w:rsidRPr="00255222">
        <w:rPr>
          <w:rFonts w:eastAsia="黑体" w:cs="Arial"/>
        </w:rPr>
        <w:fldChar w:fldCharType="separate"/>
      </w:r>
      <w:hyperlink w:anchor="_Toc166315213" w:history="1">
        <w:r w:rsidR="00920E10" w:rsidRPr="00370C9B">
          <w:rPr>
            <w:rStyle w:val="a3"/>
            <w:rFonts w:eastAsia="黑体" w:cs="Arial"/>
            <w:noProof/>
          </w:rPr>
          <w:t>修改记录</w:t>
        </w:r>
        <w:r w:rsidR="00920E10">
          <w:rPr>
            <w:noProof/>
            <w:webHidden/>
          </w:rPr>
          <w:tab/>
        </w:r>
        <w:r w:rsidR="00920E10">
          <w:rPr>
            <w:noProof/>
            <w:webHidden/>
          </w:rPr>
          <w:fldChar w:fldCharType="begin"/>
        </w:r>
        <w:r w:rsidR="00920E10">
          <w:rPr>
            <w:noProof/>
            <w:webHidden/>
          </w:rPr>
          <w:instrText xml:space="preserve"> PAGEREF _Toc166315213 \h </w:instrText>
        </w:r>
        <w:r w:rsidR="00920E10">
          <w:rPr>
            <w:noProof/>
            <w:webHidden/>
          </w:rPr>
        </w:r>
        <w:r w:rsidR="00920E10">
          <w:rPr>
            <w:noProof/>
            <w:webHidden/>
          </w:rPr>
          <w:fldChar w:fldCharType="separate"/>
        </w:r>
        <w:r w:rsidR="00F64074">
          <w:rPr>
            <w:noProof/>
            <w:webHidden/>
          </w:rPr>
          <w:t>ii</w:t>
        </w:r>
        <w:r w:rsidR="00920E10">
          <w:rPr>
            <w:noProof/>
            <w:webHidden/>
          </w:rPr>
          <w:fldChar w:fldCharType="end"/>
        </w:r>
      </w:hyperlink>
    </w:p>
    <w:p w14:paraId="14FC807A" w14:textId="70479BFB" w:rsidR="00920E10" w:rsidRDefault="00920E10">
      <w:pPr>
        <w:pStyle w:val="TOC1"/>
        <w:tabs>
          <w:tab w:val="right" w:leader="dot" w:pos="8296"/>
        </w:tabs>
        <w:spacing w:before="156" w:after="156"/>
        <w:rPr>
          <w:rFonts w:asciiTheme="minorHAnsi" w:eastAsiaTheme="minorEastAsia" w:hAnsiTheme="minorHAnsi"/>
          <w:noProof/>
          <w:sz w:val="22"/>
          <w:szCs w:val="24"/>
          <w14:ligatures w14:val="standardContextual"/>
        </w:rPr>
      </w:pPr>
      <w:hyperlink w:anchor="_Toc166315214" w:history="1">
        <w:r w:rsidRPr="00370C9B">
          <w:rPr>
            <w:rStyle w:val="a3"/>
            <w:rFonts w:eastAsia="黑体" w:cs="Arial"/>
            <w:noProof/>
          </w:rPr>
          <w:t>目录</w:t>
        </w:r>
        <w:r>
          <w:rPr>
            <w:noProof/>
            <w:webHidden/>
          </w:rPr>
          <w:tab/>
        </w:r>
        <w:r>
          <w:rPr>
            <w:noProof/>
            <w:webHidden/>
          </w:rPr>
          <w:fldChar w:fldCharType="begin"/>
        </w:r>
        <w:r>
          <w:rPr>
            <w:noProof/>
            <w:webHidden/>
          </w:rPr>
          <w:instrText xml:space="preserve"> PAGEREF _Toc166315214 \h </w:instrText>
        </w:r>
        <w:r>
          <w:rPr>
            <w:noProof/>
            <w:webHidden/>
          </w:rPr>
        </w:r>
        <w:r>
          <w:rPr>
            <w:noProof/>
            <w:webHidden/>
          </w:rPr>
          <w:fldChar w:fldCharType="separate"/>
        </w:r>
        <w:r w:rsidR="00F64074">
          <w:rPr>
            <w:noProof/>
            <w:webHidden/>
          </w:rPr>
          <w:t>iii</w:t>
        </w:r>
        <w:r>
          <w:rPr>
            <w:noProof/>
            <w:webHidden/>
          </w:rPr>
          <w:fldChar w:fldCharType="end"/>
        </w:r>
      </w:hyperlink>
    </w:p>
    <w:p w14:paraId="35D975A7" w14:textId="283B3D52" w:rsidR="00920E10" w:rsidRDefault="00920E10">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315215" w:history="1">
        <w:r w:rsidRPr="00370C9B">
          <w:rPr>
            <w:rStyle w:val="a3"/>
            <w:noProof/>
          </w:rPr>
          <w:t>1.</w:t>
        </w:r>
        <w:r>
          <w:rPr>
            <w:rFonts w:asciiTheme="minorHAnsi" w:eastAsiaTheme="minorEastAsia" w:hAnsiTheme="minorHAnsi"/>
            <w:noProof/>
            <w:sz w:val="22"/>
            <w:szCs w:val="24"/>
            <w14:ligatures w14:val="standardContextual"/>
          </w:rPr>
          <w:tab/>
        </w:r>
        <w:r w:rsidRPr="00370C9B">
          <w:rPr>
            <w:rStyle w:val="a3"/>
            <w:noProof/>
          </w:rPr>
          <w:t>简介</w:t>
        </w:r>
        <w:r>
          <w:rPr>
            <w:noProof/>
            <w:webHidden/>
          </w:rPr>
          <w:tab/>
        </w:r>
        <w:r>
          <w:rPr>
            <w:noProof/>
            <w:webHidden/>
          </w:rPr>
          <w:fldChar w:fldCharType="begin"/>
        </w:r>
        <w:r>
          <w:rPr>
            <w:noProof/>
            <w:webHidden/>
          </w:rPr>
          <w:instrText xml:space="preserve"> PAGEREF _Toc166315215 \h </w:instrText>
        </w:r>
        <w:r>
          <w:rPr>
            <w:noProof/>
            <w:webHidden/>
          </w:rPr>
        </w:r>
        <w:r>
          <w:rPr>
            <w:noProof/>
            <w:webHidden/>
          </w:rPr>
          <w:fldChar w:fldCharType="separate"/>
        </w:r>
        <w:r w:rsidR="00F64074">
          <w:rPr>
            <w:noProof/>
            <w:webHidden/>
          </w:rPr>
          <w:t>1</w:t>
        </w:r>
        <w:r>
          <w:rPr>
            <w:noProof/>
            <w:webHidden/>
          </w:rPr>
          <w:fldChar w:fldCharType="end"/>
        </w:r>
      </w:hyperlink>
    </w:p>
    <w:p w14:paraId="72835D62" w14:textId="00CB9348" w:rsidR="00920E10" w:rsidRDefault="00920E10">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315216" w:history="1">
        <w:r w:rsidRPr="00370C9B">
          <w:rPr>
            <w:rStyle w:val="a3"/>
            <w:noProof/>
          </w:rPr>
          <w:t>2.</w:t>
        </w:r>
        <w:r>
          <w:rPr>
            <w:rFonts w:asciiTheme="minorHAnsi" w:eastAsiaTheme="minorEastAsia" w:hAnsiTheme="minorHAnsi"/>
            <w:noProof/>
            <w:sz w:val="22"/>
            <w:szCs w:val="24"/>
            <w14:ligatures w14:val="standardContextual"/>
          </w:rPr>
          <w:tab/>
        </w:r>
        <w:r w:rsidRPr="00370C9B">
          <w:rPr>
            <w:rStyle w:val="a3"/>
            <w:noProof/>
          </w:rPr>
          <w:t>添加烧录</w:t>
        </w:r>
        <w:r w:rsidRPr="00370C9B">
          <w:rPr>
            <w:rStyle w:val="a3"/>
            <w:noProof/>
          </w:rPr>
          <w:t>Key</w:t>
        </w:r>
        <w:r w:rsidRPr="00370C9B">
          <w:rPr>
            <w:rStyle w:val="a3"/>
            <w:noProof/>
          </w:rPr>
          <w:t>的选项</w:t>
        </w:r>
        <w:r>
          <w:rPr>
            <w:noProof/>
            <w:webHidden/>
          </w:rPr>
          <w:tab/>
        </w:r>
        <w:r>
          <w:rPr>
            <w:noProof/>
            <w:webHidden/>
          </w:rPr>
          <w:fldChar w:fldCharType="begin"/>
        </w:r>
        <w:r>
          <w:rPr>
            <w:noProof/>
            <w:webHidden/>
          </w:rPr>
          <w:instrText xml:space="preserve"> PAGEREF _Toc166315216 \h </w:instrText>
        </w:r>
        <w:r>
          <w:rPr>
            <w:noProof/>
            <w:webHidden/>
          </w:rPr>
        </w:r>
        <w:r>
          <w:rPr>
            <w:noProof/>
            <w:webHidden/>
          </w:rPr>
          <w:fldChar w:fldCharType="separate"/>
        </w:r>
        <w:r w:rsidR="00F64074">
          <w:rPr>
            <w:noProof/>
            <w:webHidden/>
          </w:rPr>
          <w:t>2</w:t>
        </w:r>
        <w:r>
          <w:rPr>
            <w:noProof/>
            <w:webHidden/>
          </w:rPr>
          <w:fldChar w:fldCharType="end"/>
        </w:r>
      </w:hyperlink>
    </w:p>
    <w:p w14:paraId="34A27103" w14:textId="068D988E"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17" w:history="1">
        <w:r w:rsidRPr="00370C9B">
          <w:rPr>
            <w:rStyle w:val="a3"/>
            <w:noProof/>
          </w:rPr>
          <w:t>2.1</w:t>
        </w:r>
        <w:r>
          <w:rPr>
            <w:rFonts w:asciiTheme="minorHAnsi" w:eastAsiaTheme="minorEastAsia" w:hAnsiTheme="minorHAnsi"/>
            <w:noProof/>
            <w:sz w:val="22"/>
            <w:szCs w:val="24"/>
            <w14:ligatures w14:val="standardContextual"/>
          </w:rPr>
          <w:tab/>
        </w:r>
        <w:r w:rsidRPr="00370C9B">
          <w:rPr>
            <w:rStyle w:val="a3"/>
            <w:noProof/>
          </w:rPr>
          <w:t>工具主界面</w:t>
        </w:r>
        <w:r>
          <w:rPr>
            <w:noProof/>
            <w:webHidden/>
          </w:rPr>
          <w:tab/>
        </w:r>
        <w:r>
          <w:rPr>
            <w:noProof/>
            <w:webHidden/>
          </w:rPr>
          <w:fldChar w:fldCharType="begin"/>
        </w:r>
        <w:r>
          <w:rPr>
            <w:noProof/>
            <w:webHidden/>
          </w:rPr>
          <w:instrText xml:space="preserve"> PAGEREF _Toc166315217 \h </w:instrText>
        </w:r>
        <w:r>
          <w:rPr>
            <w:noProof/>
            <w:webHidden/>
          </w:rPr>
        </w:r>
        <w:r>
          <w:rPr>
            <w:noProof/>
            <w:webHidden/>
          </w:rPr>
          <w:fldChar w:fldCharType="separate"/>
        </w:r>
        <w:r w:rsidR="00F64074">
          <w:rPr>
            <w:noProof/>
            <w:webHidden/>
          </w:rPr>
          <w:t>2</w:t>
        </w:r>
        <w:r>
          <w:rPr>
            <w:noProof/>
            <w:webHidden/>
          </w:rPr>
          <w:fldChar w:fldCharType="end"/>
        </w:r>
      </w:hyperlink>
    </w:p>
    <w:p w14:paraId="56D65608" w14:textId="19A75C0F"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18" w:history="1">
        <w:r w:rsidRPr="00370C9B">
          <w:rPr>
            <w:rStyle w:val="a3"/>
            <w:noProof/>
          </w:rPr>
          <w:t>2.2</w:t>
        </w:r>
        <w:r>
          <w:rPr>
            <w:rFonts w:asciiTheme="minorHAnsi" w:eastAsiaTheme="minorEastAsia" w:hAnsiTheme="minorHAnsi"/>
            <w:noProof/>
            <w:sz w:val="22"/>
            <w:szCs w:val="24"/>
            <w14:ligatures w14:val="standardContextual"/>
          </w:rPr>
          <w:tab/>
        </w:r>
        <w:r w:rsidRPr="00370C9B">
          <w:rPr>
            <w:rStyle w:val="a3"/>
            <w:noProof/>
          </w:rPr>
          <w:t>选择解压烧录包等级</w:t>
        </w:r>
        <w:r>
          <w:rPr>
            <w:noProof/>
            <w:webHidden/>
          </w:rPr>
          <w:tab/>
        </w:r>
        <w:r>
          <w:rPr>
            <w:noProof/>
            <w:webHidden/>
          </w:rPr>
          <w:fldChar w:fldCharType="begin"/>
        </w:r>
        <w:r>
          <w:rPr>
            <w:noProof/>
            <w:webHidden/>
          </w:rPr>
          <w:instrText xml:space="preserve"> PAGEREF _Toc166315218 \h </w:instrText>
        </w:r>
        <w:r>
          <w:rPr>
            <w:noProof/>
            <w:webHidden/>
          </w:rPr>
        </w:r>
        <w:r>
          <w:rPr>
            <w:noProof/>
            <w:webHidden/>
          </w:rPr>
          <w:fldChar w:fldCharType="separate"/>
        </w:r>
        <w:r w:rsidR="00F64074">
          <w:rPr>
            <w:noProof/>
            <w:webHidden/>
          </w:rPr>
          <w:t>2</w:t>
        </w:r>
        <w:r>
          <w:rPr>
            <w:noProof/>
            <w:webHidden/>
          </w:rPr>
          <w:fldChar w:fldCharType="end"/>
        </w:r>
      </w:hyperlink>
    </w:p>
    <w:p w14:paraId="77AF57DB" w14:textId="7FE76B4E"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19" w:history="1">
        <w:r w:rsidRPr="00370C9B">
          <w:rPr>
            <w:rStyle w:val="a3"/>
            <w:noProof/>
          </w:rPr>
          <w:t>2.3</w:t>
        </w:r>
        <w:r>
          <w:rPr>
            <w:rFonts w:asciiTheme="minorHAnsi" w:eastAsiaTheme="minorEastAsia" w:hAnsiTheme="minorHAnsi"/>
            <w:noProof/>
            <w:sz w:val="22"/>
            <w:szCs w:val="24"/>
            <w14:ligatures w14:val="standardContextual"/>
          </w:rPr>
          <w:tab/>
        </w:r>
        <w:r w:rsidRPr="00370C9B">
          <w:rPr>
            <w:rStyle w:val="a3"/>
            <w:noProof/>
          </w:rPr>
          <w:t>Key</w:t>
        </w:r>
        <w:r w:rsidRPr="00370C9B">
          <w:rPr>
            <w:rStyle w:val="a3"/>
            <w:noProof/>
          </w:rPr>
          <w:t>页面说明</w:t>
        </w:r>
        <w:r>
          <w:rPr>
            <w:noProof/>
            <w:webHidden/>
          </w:rPr>
          <w:tab/>
        </w:r>
        <w:r>
          <w:rPr>
            <w:noProof/>
            <w:webHidden/>
          </w:rPr>
          <w:fldChar w:fldCharType="begin"/>
        </w:r>
        <w:r>
          <w:rPr>
            <w:noProof/>
            <w:webHidden/>
          </w:rPr>
          <w:instrText xml:space="preserve"> PAGEREF _Toc166315219 \h </w:instrText>
        </w:r>
        <w:r>
          <w:rPr>
            <w:noProof/>
            <w:webHidden/>
          </w:rPr>
        </w:r>
        <w:r>
          <w:rPr>
            <w:noProof/>
            <w:webHidden/>
          </w:rPr>
          <w:fldChar w:fldCharType="separate"/>
        </w:r>
        <w:r w:rsidR="00F64074">
          <w:rPr>
            <w:noProof/>
            <w:webHidden/>
          </w:rPr>
          <w:t>3</w:t>
        </w:r>
        <w:r>
          <w:rPr>
            <w:noProof/>
            <w:webHidden/>
          </w:rPr>
          <w:fldChar w:fldCharType="end"/>
        </w:r>
      </w:hyperlink>
    </w:p>
    <w:p w14:paraId="1CCA5C6E" w14:textId="3889B747" w:rsidR="00920E10" w:rsidRDefault="00920E10">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315220" w:history="1">
        <w:r w:rsidRPr="00370C9B">
          <w:rPr>
            <w:rStyle w:val="a3"/>
            <w:noProof/>
          </w:rPr>
          <w:t>3.</w:t>
        </w:r>
        <w:r>
          <w:rPr>
            <w:rFonts w:asciiTheme="minorHAnsi" w:eastAsiaTheme="minorEastAsia" w:hAnsiTheme="minorHAnsi"/>
            <w:noProof/>
            <w:sz w:val="22"/>
            <w:szCs w:val="24"/>
            <w14:ligatures w14:val="standardContextual"/>
          </w:rPr>
          <w:tab/>
        </w:r>
        <w:r w:rsidRPr="00370C9B">
          <w:rPr>
            <w:rStyle w:val="a3"/>
            <w:noProof/>
          </w:rPr>
          <w:t>拷贝</w:t>
        </w:r>
        <w:r w:rsidRPr="00370C9B">
          <w:rPr>
            <w:rStyle w:val="a3"/>
            <w:noProof/>
          </w:rPr>
          <w:t>Key</w:t>
        </w:r>
        <w:r w:rsidRPr="00370C9B">
          <w:rPr>
            <w:rStyle w:val="a3"/>
            <w:noProof/>
          </w:rPr>
          <w:t>文件到工具</w:t>
        </w:r>
        <w:r w:rsidRPr="00370C9B">
          <w:rPr>
            <w:rStyle w:val="a3"/>
            <w:noProof/>
          </w:rPr>
          <w:t>license</w:t>
        </w:r>
        <w:r w:rsidRPr="00370C9B">
          <w:rPr>
            <w:rStyle w:val="a3"/>
            <w:noProof/>
          </w:rPr>
          <w:t>目录</w:t>
        </w:r>
        <w:r>
          <w:rPr>
            <w:noProof/>
            <w:webHidden/>
          </w:rPr>
          <w:tab/>
        </w:r>
        <w:r>
          <w:rPr>
            <w:noProof/>
            <w:webHidden/>
          </w:rPr>
          <w:fldChar w:fldCharType="begin"/>
        </w:r>
        <w:r>
          <w:rPr>
            <w:noProof/>
            <w:webHidden/>
          </w:rPr>
          <w:instrText xml:space="preserve"> PAGEREF _Toc166315220 \h </w:instrText>
        </w:r>
        <w:r>
          <w:rPr>
            <w:noProof/>
            <w:webHidden/>
          </w:rPr>
        </w:r>
        <w:r>
          <w:rPr>
            <w:noProof/>
            <w:webHidden/>
          </w:rPr>
          <w:fldChar w:fldCharType="separate"/>
        </w:r>
        <w:r w:rsidR="00F64074">
          <w:rPr>
            <w:noProof/>
            <w:webHidden/>
          </w:rPr>
          <w:t>5</w:t>
        </w:r>
        <w:r>
          <w:rPr>
            <w:noProof/>
            <w:webHidden/>
          </w:rPr>
          <w:fldChar w:fldCharType="end"/>
        </w:r>
      </w:hyperlink>
    </w:p>
    <w:p w14:paraId="1A48A2C8" w14:textId="07747C2B" w:rsidR="00920E10" w:rsidRDefault="00920E10">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315221" w:history="1">
        <w:r w:rsidRPr="00370C9B">
          <w:rPr>
            <w:rStyle w:val="a3"/>
            <w:noProof/>
          </w:rPr>
          <w:t>4.</w:t>
        </w:r>
        <w:r>
          <w:rPr>
            <w:rFonts w:asciiTheme="minorHAnsi" w:eastAsiaTheme="minorEastAsia" w:hAnsiTheme="minorHAnsi"/>
            <w:noProof/>
            <w:sz w:val="22"/>
            <w:szCs w:val="24"/>
            <w14:ligatures w14:val="standardContextual"/>
          </w:rPr>
          <w:tab/>
        </w:r>
        <w:r w:rsidRPr="00370C9B">
          <w:rPr>
            <w:rStyle w:val="a3"/>
            <w:noProof/>
          </w:rPr>
          <w:t>修改配置文件</w:t>
        </w:r>
        <w:r w:rsidRPr="00370C9B">
          <w:rPr>
            <w:rStyle w:val="a3"/>
            <w:bCs/>
            <w:noProof/>
          </w:rPr>
          <w:t>KeysProviderCfg.ini</w:t>
        </w:r>
        <w:r>
          <w:rPr>
            <w:noProof/>
            <w:webHidden/>
          </w:rPr>
          <w:tab/>
        </w:r>
        <w:r>
          <w:rPr>
            <w:noProof/>
            <w:webHidden/>
          </w:rPr>
          <w:fldChar w:fldCharType="begin"/>
        </w:r>
        <w:r>
          <w:rPr>
            <w:noProof/>
            <w:webHidden/>
          </w:rPr>
          <w:instrText xml:space="preserve"> PAGEREF _Toc166315221 \h </w:instrText>
        </w:r>
        <w:r>
          <w:rPr>
            <w:noProof/>
            <w:webHidden/>
          </w:rPr>
        </w:r>
        <w:r>
          <w:rPr>
            <w:noProof/>
            <w:webHidden/>
          </w:rPr>
          <w:fldChar w:fldCharType="separate"/>
        </w:r>
        <w:r w:rsidR="00F64074">
          <w:rPr>
            <w:noProof/>
            <w:webHidden/>
          </w:rPr>
          <w:t>6</w:t>
        </w:r>
        <w:r>
          <w:rPr>
            <w:noProof/>
            <w:webHidden/>
          </w:rPr>
          <w:fldChar w:fldCharType="end"/>
        </w:r>
      </w:hyperlink>
    </w:p>
    <w:p w14:paraId="6F999CAF" w14:textId="248A7484" w:rsidR="00920E10" w:rsidRDefault="00920E10">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315222" w:history="1">
        <w:r w:rsidRPr="00370C9B">
          <w:rPr>
            <w:rStyle w:val="a3"/>
            <w:noProof/>
          </w:rPr>
          <w:t>5.</w:t>
        </w:r>
        <w:r>
          <w:rPr>
            <w:rFonts w:asciiTheme="minorHAnsi" w:eastAsiaTheme="minorEastAsia" w:hAnsiTheme="minorHAnsi"/>
            <w:noProof/>
            <w:sz w:val="22"/>
            <w:szCs w:val="24"/>
            <w14:ligatures w14:val="standardContextual"/>
          </w:rPr>
          <w:tab/>
        </w:r>
        <w:r w:rsidRPr="00370C9B">
          <w:rPr>
            <w:rStyle w:val="a3"/>
            <w:noProof/>
          </w:rPr>
          <w:t>Key</w:t>
        </w:r>
        <w:r w:rsidRPr="00370C9B">
          <w:rPr>
            <w:rStyle w:val="a3"/>
            <w:noProof/>
          </w:rPr>
          <w:t>的格式配置</w:t>
        </w:r>
        <w:r>
          <w:rPr>
            <w:noProof/>
            <w:webHidden/>
          </w:rPr>
          <w:tab/>
        </w:r>
        <w:r>
          <w:rPr>
            <w:noProof/>
            <w:webHidden/>
          </w:rPr>
          <w:fldChar w:fldCharType="begin"/>
        </w:r>
        <w:r>
          <w:rPr>
            <w:noProof/>
            <w:webHidden/>
          </w:rPr>
          <w:instrText xml:space="preserve"> PAGEREF _Toc166315222 \h </w:instrText>
        </w:r>
        <w:r>
          <w:rPr>
            <w:noProof/>
            <w:webHidden/>
          </w:rPr>
        </w:r>
        <w:r>
          <w:rPr>
            <w:noProof/>
            <w:webHidden/>
          </w:rPr>
          <w:fldChar w:fldCharType="separate"/>
        </w:r>
        <w:r w:rsidR="00F64074">
          <w:rPr>
            <w:noProof/>
            <w:webHidden/>
          </w:rPr>
          <w:t>7</w:t>
        </w:r>
        <w:r>
          <w:rPr>
            <w:noProof/>
            <w:webHidden/>
          </w:rPr>
          <w:fldChar w:fldCharType="end"/>
        </w:r>
      </w:hyperlink>
    </w:p>
    <w:p w14:paraId="731CD118" w14:textId="41A99567"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23" w:history="1">
        <w:r w:rsidRPr="00370C9B">
          <w:rPr>
            <w:rStyle w:val="a3"/>
            <w:noProof/>
          </w:rPr>
          <w:t>5.1</w:t>
        </w:r>
        <w:r>
          <w:rPr>
            <w:rFonts w:asciiTheme="minorHAnsi" w:eastAsiaTheme="minorEastAsia" w:hAnsiTheme="minorHAnsi"/>
            <w:noProof/>
            <w:sz w:val="22"/>
            <w:szCs w:val="24"/>
            <w14:ligatures w14:val="standardContextual"/>
          </w:rPr>
          <w:tab/>
        </w:r>
        <w:r w:rsidRPr="00370C9B">
          <w:rPr>
            <w:rStyle w:val="a3"/>
            <w:noProof/>
          </w:rPr>
          <w:t>Usid/</w:t>
        </w:r>
        <w:r w:rsidRPr="00370C9B">
          <w:rPr>
            <w:rStyle w:val="a3"/>
            <w:bCs/>
            <w:iCs/>
            <w:noProof/>
          </w:rPr>
          <w:t>uuid/sn/deviceid</w:t>
        </w:r>
        <w:r w:rsidRPr="00370C9B">
          <w:rPr>
            <w:rStyle w:val="a3"/>
            <w:bCs/>
            <w:iCs/>
            <w:noProof/>
          </w:rPr>
          <w:t>的配置</w:t>
        </w:r>
        <w:r>
          <w:rPr>
            <w:noProof/>
            <w:webHidden/>
          </w:rPr>
          <w:tab/>
        </w:r>
        <w:r>
          <w:rPr>
            <w:noProof/>
            <w:webHidden/>
          </w:rPr>
          <w:fldChar w:fldCharType="begin"/>
        </w:r>
        <w:r>
          <w:rPr>
            <w:noProof/>
            <w:webHidden/>
          </w:rPr>
          <w:instrText xml:space="preserve"> PAGEREF _Toc166315223 \h </w:instrText>
        </w:r>
        <w:r>
          <w:rPr>
            <w:noProof/>
            <w:webHidden/>
          </w:rPr>
        </w:r>
        <w:r>
          <w:rPr>
            <w:noProof/>
            <w:webHidden/>
          </w:rPr>
          <w:fldChar w:fldCharType="separate"/>
        </w:r>
        <w:r w:rsidR="00F64074">
          <w:rPr>
            <w:noProof/>
            <w:webHidden/>
          </w:rPr>
          <w:t>7</w:t>
        </w:r>
        <w:r>
          <w:rPr>
            <w:noProof/>
            <w:webHidden/>
          </w:rPr>
          <w:fldChar w:fldCharType="end"/>
        </w:r>
      </w:hyperlink>
    </w:p>
    <w:p w14:paraId="338E78BC" w14:textId="1223C59E"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24" w:history="1">
        <w:r w:rsidRPr="00370C9B">
          <w:rPr>
            <w:rStyle w:val="a3"/>
            <w:noProof/>
          </w:rPr>
          <w:t>5.2</w:t>
        </w:r>
        <w:r>
          <w:rPr>
            <w:rFonts w:asciiTheme="minorHAnsi" w:eastAsiaTheme="minorEastAsia" w:hAnsiTheme="minorHAnsi"/>
            <w:noProof/>
            <w:sz w:val="22"/>
            <w:szCs w:val="24"/>
            <w14:ligatures w14:val="standardContextual"/>
          </w:rPr>
          <w:tab/>
        </w:r>
        <w:r w:rsidRPr="00370C9B">
          <w:rPr>
            <w:rStyle w:val="a3"/>
            <w:bCs/>
            <w:iCs/>
            <w:noProof/>
          </w:rPr>
          <w:t>Mac/BlueTooth/Wifi</w:t>
        </w:r>
        <w:r w:rsidRPr="00370C9B">
          <w:rPr>
            <w:rStyle w:val="a3"/>
            <w:bCs/>
            <w:iCs/>
            <w:noProof/>
          </w:rPr>
          <w:t>的配置</w:t>
        </w:r>
        <w:r>
          <w:rPr>
            <w:noProof/>
            <w:webHidden/>
          </w:rPr>
          <w:tab/>
        </w:r>
        <w:r>
          <w:rPr>
            <w:noProof/>
            <w:webHidden/>
          </w:rPr>
          <w:fldChar w:fldCharType="begin"/>
        </w:r>
        <w:r>
          <w:rPr>
            <w:noProof/>
            <w:webHidden/>
          </w:rPr>
          <w:instrText xml:space="preserve"> PAGEREF _Toc166315224 \h </w:instrText>
        </w:r>
        <w:r>
          <w:rPr>
            <w:noProof/>
            <w:webHidden/>
          </w:rPr>
        </w:r>
        <w:r>
          <w:rPr>
            <w:noProof/>
            <w:webHidden/>
          </w:rPr>
          <w:fldChar w:fldCharType="separate"/>
        </w:r>
        <w:r w:rsidR="00F64074">
          <w:rPr>
            <w:noProof/>
            <w:webHidden/>
          </w:rPr>
          <w:t>9</w:t>
        </w:r>
        <w:r>
          <w:rPr>
            <w:noProof/>
            <w:webHidden/>
          </w:rPr>
          <w:fldChar w:fldCharType="end"/>
        </w:r>
      </w:hyperlink>
    </w:p>
    <w:p w14:paraId="7BBA973D" w14:textId="029008FF"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25" w:history="1">
        <w:r w:rsidRPr="00370C9B">
          <w:rPr>
            <w:rStyle w:val="a3"/>
            <w:bCs/>
            <w:iCs/>
            <w:noProof/>
          </w:rPr>
          <w:t>5.3</w:t>
        </w:r>
        <w:r>
          <w:rPr>
            <w:rFonts w:asciiTheme="minorHAnsi" w:eastAsiaTheme="minorEastAsia" w:hAnsiTheme="minorHAnsi"/>
            <w:noProof/>
            <w:sz w:val="22"/>
            <w:szCs w:val="24"/>
            <w14:ligatures w14:val="standardContextual"/>
          </w:rPr>
          <w:tab/>
        </w:r>
        <w:r w:rsidRPr="00370C9B">
          <w:rPr>
            <w:rStyle w:val="a3"/>
            <w:bCs/>
            <w:iCs/>
            <w:noProof/>
          </w:rPr>
          <w:t>HDCP</w:t>
        </w:r>
        <w:r w:rsidRPr="00370C9B">
          <w:rPr>
            <w:rStyle w:val="a3"/>
            <w:bCs/>
            <w:iCs/>
            <w:noProof/>
          </w:rPr>
          <w:t>配置</w:t>
        </w:r>
        <w:r>
          <w:rPr>
            <w:noProof/>
            <w:webHidden/>
          </w:rPr>
          <w:tab/>
        </w:r>
        <w:r>
          <w:rPr>
            <w:noProof/>
            <w:webHidden/>
          </w:rPr>
          <w:fldChar w:fldCharType="begin"/>
        </w:r>
        <w:r>
          <w:rPr>
            <w:noProof/>
            <w:webHidden/>
          </w:rPr>
          <w:instrText xml:space="preserve"> PAGEREF _Toc166315225 \h </w:instrText>
        </w:r>
        <w:r>
          <w:rPr>
            <w:noProof/>
            <w:webHidden/>
          </w:rPr>
        </w:r>
        <w:r>
          <w:rPr>
            <w:noProof/>
            <w:webHidden/>
          </w:rPr>
          <w:fldChar w:fldCharType="separate"/>
        </w:r>
        <w:r w:rsidR="00F64074">
          <w:rPr>
            <w:noProof/>
            <w:webHidden/>
          </w:rPr>
          <w:t>9</w:t>
        </w:r>
        <w:r>
          <w:rPr>
            <w:noProof/>
            <w:webHidden/>
          </w:rPr>
          <w:fldChar w:fldCharType="end"/>
        </w:r>
      </w:hyperlink>
    </w:p>
    <w:p w14:paraId="40490249" w14:textId="59AF9DB5"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26" w:history="1">
        <w:r w:rsidRPr="00370C9B">
          <w:rPr>
            <w:rStyle w:val="a3"/>
            <w:iCs/>
            <w:noProof/>
          </w:rPr>
          <w:t>5.4</w:t>
        </w:r>
        <w:r>
          <w:rPr>
            <w:rFonts w:asciiTheme="minorHAnsi" w:eastAsiaTheme="minorEastAsia" w:hAnsiTheme="minorHAnsi"/>
            <w:noProof/>
            <w:sz w:val="22"/>
            <w:szCs w:val="24"/>
            <w14:ligatures w14:val="standardContextual"/>
          </w:rPr>
          <w:tab/>
        </w:r>
        <w:r w:rsidRPr="00370C9B">
          <w:rPr>
            <w:rStyle w:val="a3"/>
            <w:bCs/>
            <w:iCs/>
            <w:noProof/>
          </w:rPr>
          <w:t>Widevinekeybox</w:t>
        </w:r>
        <w:r w:rsidRPr="00370C9B">
          <w:rPr>
            <w:rStyle w:val="a3"/>
            <w:iCs/>
            <w:noProof/>
          </w:rPr>
          <w:t>配置</w:t>
        </w:r>
        <w:r>
          <w:rPr>
            <w:noProof/>
            <w:webHidden/>
          </w:rPr>
          <w:tab/>
        </w:r>
        <w:r>
          <w:rPr>
            <w:noProof/>
            <w:webHidden/>
          </w:rPr>
          <w:fldChar w:fldCharType="begin"/>
        </w:r>
        <w:r>
          <w:rPr>
            <w:noProof/>
            <w:webHidden/>
          </w:rPr>
          <w:instrText xml:space="preserve"> PAGEREF _Toc166315226 \h </w:instrText>
        </w:r>
        <w:r>
          <w:rPr>
            <w:noProof/>
            <w:webHidden/>
          </w:rPr>
        </w:r>
        <w:r>
          <w:rPr>
            <w:noProof/>
            <w:webHidden/>
          </w:rPr>
          <w:fldChar w:fldCharType="separate"/>
        </w:r>
        <w:r w:rsidR="00F64074">
          <w:rPr>
            <w:noProof/>
            <w:webHidden/>
          </w:rPr>
          <w:t>10</w:t>
        </w:r>
        <w:r>
          <w:rPr>
            <w:noProof/>
            <w:webHidden/>
          </w:rPr>
          <w:fldChar w:fldCharType="end"/>
        </w:r>
      </w:hyperlink>
    </w:p>
    <w:p w14:paraId="4BE97F90" w14:textId="2066C4FB"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27" w:history="1">
        <w:r w:rsidRPr="00370C9B">
          <w:rPr>
            <w:rStyle w:val="a3"/>
            <w:iCs/>
            <w:noProof/>
          </w:rPr>
          <w:t>5.5</w:t>
        </w:r>
        <w:r>
          <w:rPr>
            <w:rFonts w:asciiTheme="minorHAnsi" w:eastAsiaTheme="minorEastAsia" w:hAnsiTheme="minorHAnsi"/>
            <w:noProof/>
            <w:sz w:val="22"/>
            <w:szCs w:val="24"/>
            <w14:ligatures w14:val="standardContextual"/>
          </w:rPr>
          <w:tab/>
        </w:r>
        <w:r w:rsidRPr="00370C9B">
          <w:rPr>
            <w:rStyle w:val="a3"/>
            <w:bCs/>
            <w:iCs/>
            <w:noProof/>
          </w:rPr>
          <w:t>HDCP2</w:t>
        </w:r>
        <w:r w:rsidRPr="00370C9B">
          <w:rPr>
            <w:rStyle w:val="a3"/>
            <w:iCs/>
            <w:noProof/>
          </w:rPr>
          <w:t>/HDCP2_RX</w:t>
        </w:r>
        <w:r w:rsidRPr="00370C9B">
          <w:rPr>
            <w:rStyle w:val="a3"/>
            <w:iCs/>
            <w:noProof/>
          </w:rPr>
          <w:t>配置</w:t>
        </w:r>
        <w:r>
          <w:rPr>
            <w:noProof/>
            <w:webHidden/>
          </w:rPr>
          <w:tab/>
        </w:r>
        <w:r>
          <w:rPr>
            <w:noProof/>
            <w:webHidden/>
          </w:rPr>
          <w:fldChar w:fldCharType="begin"/>
        </w:r>
        <w:r>
          <w:rPr>
            <w:noProof/>
            <w:webHidden/>
          </w:rPr>
          <w:instrText xml:space="preserve"> PAGEREF _Toc166315227 \h </w:instrText>
        </w:r>
        <w:r>
          <w:rPr>
            <w:noProof/>
            <w:webHidden/>
          </w:rPr>
        </w:r>
        <w:r>
          <w:rPr>
            <w:noProof/>
            <w:webHidden/>
          </w:rPr>
          <w:fldChar w:fldCharType="separate"/>
        </w:r>
        <w:r w:rsidR="00F64074">
          <w:rPr>
            <w:noProof/>
            <w:webHidden/>
          </w:rPr>
          <w:t>10</w:t>
        </w:r>
        <w:r>
          <w:rPr>
            <w:noProof/>
            <w:webHidden/>
          </w:rPr>
          <w:fldChar w:fldCharType="end"/>
        </w:r>
      </w:hyperlink>
    </w:p>
    <w:p w14:paraId="57CF975F" w14:textId="0499408E"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28" w:history="1">
        <w:r w:rsidRPr="00370C9B">
          <w:rPr>
            <w:rStyle w:val="a3"/>
            <w:iCs/>
            <w:noProof/>
          </w:rPr>
          <w:t>5.6</w:t>
        </w:r>
        <w:r>
          <w:rPr>
            <w:rFonts w:asciiTheme="minorHAnsi" w:eastAsiaTheme="minorEastAsia" w:hAnsiTheme="minorHAnsi"/>
            <w:noProof/>
            <w:sz w:val="22"/>
            <w:szCs w:val="24"/>
            <w14:ligatures w14:val="standardContextual"/>
          </w:rPr>
          <w:tab/>
        </w:r>
        <w:r w:rsidRPr="00370C9B">
          <w:rPr>
            <w:rStyle w:val="a3"/>
            <w:bCs/>
            <w:iCs/>
            <w:noProof/>
          </w:rPr>
          <w:t>HDCP14</w:t>
        </w:r>
        <w:r w:rsidRPr="00370C9B">
          <w:rPr>
            <w:rStyle w:val="a3"/>
            <w:iCs/>
            <w:noProof/>
          </w:rPr>
          <w:t>_RX</w:t>
        </w:r>
        <w:r w:rsidRPr="00370C9B">
          <w:rPr>
            <w:rStyle w:val="a3"/>
            <w:iCs/>
            <w:noProof/>
          </w:rPr>
          <w:t>配置</w:t>
        </w:r>
        <w:r>
          <w:rPr>
            <w:noProof/>
            <w:webHidden/>
          </w:rPr>
          <w:tab/>
        </w:r>
        <w:r>
          <w:rPr>
            <w:noProof/>
            <w:webHidden/>
          </w:rPr>
          <w:fldChar w:fldCharType="begin"/>
        </w:r>
        <w:r>
          <w:rPr>
            <w:noProof/>
            <w:webHidden/>
          </w:rPr>
          <w:instrText xml:space="preserve"> PAGEREF _Toc166315228 \h </w:instrText>
        </w:r>
        <w:r>
          <w:rPr>
            <w:noProof/>
            <w:webHidden/>
          </w:rPr>
        </w:r>
        <w:r>
          <w:rPr>
            <w:noProof/>
            <w:webHidden/>
          </w:rPr>
          <w:fldChar w:fldCharType="separate"/>
        </w:r>
        <w:r w:rsidR="00F64074">
          <w:rPr>
            <w:noProof/>
            <w:webHidden/>
          </w:rPr>
          <w:t>11</w:t>
        </w:r>
        <w:r>
          <w:rPr>
            <w:noProof/>
            <w:webHidden/>
          </w:rPr>
          <w:fldChar w:fldCharType="end"/>
        </w:r>
      </w:hyperlink>
    </w:p>
    <w:p w14:paraId="51EEEC1B" w14:textId="027EC384"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29" w:history="1">
        <w:r w:rsidRPr="00370C9B">
          <w:rPr>
            <w:rStyle w:val="a3"/>
            <w:iCs/>
            <w:noProof/>
          </w:rPr>
          <w:t>5.7</w:t>
        </w:r>
        <w:r>
          <w:rPr>
            <w:rFonts w:asciiTheme="minorHAnsi" w:eastAsiaTheme="minorEastAsia" w:hAnsiTheme="minorHAnsi"/>
            <w:noProof/>
            <w:sz w:val="22"/>
            <w:szCs w:val="24"/>
            <w14:ligatures w14:val="standardContextual"/>
          </w:rPr>
          <w:tab/>
        </w:r>
        <w:r w:rsidRPr="00370C9B">
          <w:rPr>
            <w:rStyle w:val="a3"/>
            <w:bCs/>
            <w:iCs/>
            <w:noProof/>
          </w:rPr>
          <w:t>HDCP22</w:t>
        </w:r>
        <w:r w:rsidRPr="00370C9B">
          <w:rPr>
            <w:rStyle w:val="a3"/>
            <w:iCs/>
            <w:noProof/>
          </w:rPr>
          <w:t>_fw_private</w:t>
        </w:r>
        <w:r w:rsidRPr="00370C9B">
          <w:rPr>
            <w:rStyle w:val="a3"/>
            <w:iCs/>
            <w:noProof/>
          </w:rPr>
          <w:t>配置</w:t>
        </w:r>
        <w:r>
          <w:rPr>
            <w:noProof/>
            <w:webHidden/>
          </w:rPr>
          <w:tab/>
        </w:r>
        <w:r>
          <w:rPr>
            <w:noProof/>
            <w:webHidden/>
          </w:rPr>
          <w:fldChar w:fldCharType="begin"/>
        </w:r>
        <w:r>
          <w:rPr>
            <w:noProof/>
            <w:webHidden/>
          </w:rPr>
          <w:instrText xml:space="preserve"> PAGEREF _Toc166315229 \h </w:instrText>
        </w:r>
        <w:r>
          <w:rPr>
            <w:noProof/>
            <w:webHidden/>
          </w:rPr>
        </w:r>
        <w:r>
          <w:rPr>
            <w:noProof/>
            <w:webHidden/>
          </w:rPr>
          <w:fldChar w:fldCharType="separate"/>
        </w:r>
        <w:r w:rsidR="00F64074">
          <w:rPr>
            <w:noProof/>
            <w:webHidden/>
          </w:rPr>
          <w:t>11</w:t>
        </w:r>
        <w:r>
          <w:rPr>
            <w:noProof/>
            <w:webHidden/>
          </w:rPr>
          <w:fldChar w:fldCharType="end"/>
        </w:r>
      </w:hyperlink>
    </w:p>
    <w:p w14:paraId="55E4A46B" w14:textId="4DE41794"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0" w:history="1">
        <w:r w:rsidRPr="00370C9B">
          <w:rPr>
            <w:rStyle w:val="a3"/>
            <w:iCs/>
            <w:noProof/>
          </w:rPr>
          <w:t>5.8</w:t>
        </w:r>
        <w:r>
          <w:rPr>
            <w:rFonts w:asciiTheme="minorHAnsi" w:eastAsiaTheme="minorEastAsia" w:hAnsiTheme="minorHAnsi"/>
            <w:noProof/>
            <w:sz w:val="22"/>
            <w:szCs w:val="24"/>
            <w14:ligatures w14:val="standardContextual"/>
          </w:rPr>
          <w:tab/>
        </w:r>
        <w:r w:rsidRPr="00370C9B">
          <w:rPr>
            <w:rStyle w:val="a3"/>
            <w:bCs/>
            <w:iCs/>
            <w:noProof/>
          </w:rPr>
          <w:t>Rxhdcp20</w:t>
        </w:r>
        <w:r w:rsidRPr="00370C9B">
          <w:rPr>
            <w:rStyle w:val="a3"/>
            <w:iCs/>
            <w:noProof/>
          </w:rPr>
          <w:t>配置</w:t>
        </w:r>
        <w:r>
          <w:rPr>
            <w:noProof/>
            <w:webHidden/>
          </w:rPr>
          <w:tab/>
        </w:r>
        <w:r>
          <w:rPr>
            <w:noProof/>
            <w:webHidden/>
          </w:rPr>
          <w:fldChar w:fldCharType="begin"/>
        </w:r>
        <w:r>
          <w:rPr>
            <w:noProof/>
            <w:webHidden/>
          </w:rPr>
          <w:instrText xml:space="preserve"> PAGEREF _Toc166315230 \h </w:instrText>
        </w:r>
        <w:r>
          <w:rPr>
            <w:noProof/>
            <w:webHidden/>
          </w:rPr>
        </w:r>
        <w:r>
          <w:rPr>
            <w:noProof/>
            <w:webHidden/>
          </w:rPr>
          <w:fldChar w:fldCharType="separate"/>
        </w:r>
        <w:r w:rsidR="00F64074">
          <w:rPr>
            <w:noProof/>
            <w:webHidden/>
          </w:rPr>
          <w:t>11</w:t>
        </w:r>
        <w:r>
          <w:rPr>
            <w:noProof/>
            <w:webHidden/>
          </w:rPr>
          <w:fldChar w:fldCharType="end"/>
        </w:r>
      </w:hyperlink>
    </w:p>
    <w:p w14:paraId="3F848A31" w14:textId="60AADDF6"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1" w:history="1">
        <w:r w:rsidRPr="00370C9B">
          <w:rPr>
            <w:rStyle w:val="a3"/>
            <w:iCs/>
            <w:noProof/>
          </w:rPr>
          <w:t>5.9</w:t>
        </w:r>
        <w:r>
          <w:rPr>
            <w:rFonts w:asciiTheme="minorHAnsi" w:eastAsiaTheme="minorEastAsia" w:hAnsiTheme="minorHAnsi"/>
            <w:noProof/>
            <w:sz w:val="22"/>
            <w:szCs w:val="24"/>
            <w14:ligatures w14:val="standardContextual"/>
          </w:rPr>
          <w:tab/>
        </w:r>
        <w:r w:rsidRPr="00370C9B">
          <w:rPr>
            <w:rStyle w:val="a3"/>
            <w:bCs/>
            <w:iCs/>
            <w:noProof/>
          </w:rPr>
          <w:t>Aml</w:t>
        </w:r>
        <w:r w:rsidRPr="00370C9B">
          <w:rPr>
            <w:rStyle w:val="a3"/>
            <w:iCs/>
            <w:noProof/>
          </w:rPr>
          <w:t>_hdcp_key2.2</w:t>
        </w:r>
        <w:r w:rsidRPr="00370C9B">
          <w:rPr>
            <w:rStyle w:val="a3"/>
            <w:iCs/>
            <w:noProof/>
          </w:rPr>
          <w:t>配置</w:t>
        </w:r>
        <w:r>
          <w:rPr>
            <w:noProof/>
            <w:webHidden/>
          </w:rPr>
          <w:tab/>
        </w:r>
        <w:r>
          <w:rPr>
            <w:noProof/>
            <w:webHidden/>
          </w:rPr>
          <w:fldChar w:fldCharType="begin"/>
        </w:r>
        <w:r>
          <w:rPr>
            <w:noProof/>
            <w:webHidden/>
          </w:rPr>
          <w:instrText xml:space="preserve"> PAGEREF _Toc166315231 \h </w:instrText>
        </w:r>
        <w:r>
          <w:rPr>
            <w:noProof/>
            <w:webHidden/>
          </w:rPr>
        </w:r>
        <w:r>
          <w:rPr>
            <w:noProof/>
            <w:webHidden/>
          </w:rPr>
          <w:fldChar w:fldCharType="separate"/>
        </w:r>
        <w:r w:rsidR="00F64074">
          <w:rPr>
            <w:noProof/>
            <w:webHidden/>
          </w:rPr>
          <w:t>12</w:t>
        </w:r>
        <w:r>
          <w:rPr>
            <w:noProof/>
            <w:webHidden/>
          </w:rPr>
          <w:fldChar w:fldCharType="end"/>
        </w:r>
      </w:hyperlink>
    </w:p>
    <w:p w14:paraId="5AB6542A" w14:textId="4D81AD33"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2" w:history="1">
        <w:r w:rsidRPr="00370C9B">
          <w:rPr>
            <w:rStyle w:val="a3"/>
            <w:iCs/>
            <w:noProof/>
          </w:rPr>
          <w:t>5.10</w:t>
        </w:r>
        <w:r>
          <w:rPr>
            <w:rFonts w:asciiTheme="minorHAnsi" w:eastAsiaTheme="minorEastAsia" w:hAnsiTheme="minorHAnsi"/>
            <w:noProof/>
            <w:sz w:val="22"/>
            <w:szCs w:val="24"/>
            <w14:ligatures w14:val="standardContextual"/>
          </w:rPr>
          <w:tab/>
        </w:r>
        <w:r w:rsidRPr="00370C9B">
          <w:rPr>
            <w:rStyle w:val="a3"/>
            <w:bCs/>
            <w:iCs/>
            <w:noProof/>
          </w:rPr>
          <w:t>dtcp</w:t>
        </w:r>
        <w:r w:rsidRPr="00370C9B">
          <w:rPr>
            <w:rStyle w:val="a3"/>
            <w:iCs/>
            <w:noProof/>
          </w:rPr>
          <w:t>配置</w:t>
        </w:r>
        <w:r>
          <w:rPr>
            <w:noProof/>
            <w:webHidden/>
          </w:rPr>
          <w:tab/>
        </w:r>
        <w:r>
          <w:rPr>
            <w:noProof/>
            <w:webHidden/>
          </w:rPr>
          <w:fldChar w:fldCharType="begin"/>
        </w:r>
        <w:r>
          <w:rPr>
            <w:noProof/>
            <w:webHidden/>
          </w:rPr>
          <w:instrText xml:space="preserve"> PAGEREF _Toc166315232 \h </w:instrText>
        </w:r>
        <w:r>
          <w:rPr>
            <w:noProof/>
            <w:webHidden/>
          </w:rPr>
        </w:r>
        <w:r>
          <w:rPr>
            <w:noProof/>
            <w:webHidden/>
          </w:rPr>
          <w:fldChar w:fldCharType="separate"/>
        </w:r>
        <w:r w:rsidR="00F64074">
          <w:rPr>
            <w:noProof/>
            <w:webHidden/>
          </w:rPr>
          <w:t>12</w:t>
        </w:r>
        <w:r>
          <w:rPr>
            <w:noProof/>
            <w:webHidden/>
          </w:rPr>
          <w:fldChar w:fldCharType="end"/>
        </w:r>
      </w:hyperlink>
    </w:p>
    <w:p w14:paraId="1FC7AB59" w14:textId="267446B4"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3" w:history="1">
        <w:r w:rsidRPr="00370C9B">
          <w:rPr>
            <w:rStyle w:val="a3"/>
            <w:iCs/>
            <w:noProof/>
          </w:rPr>
          <w:t>5.11</w:t>
        </w:r>
        <w:r>
          <w:rPr>
            <w:rFonts w:asciiTheme="minorHAnsi" w:eastAsiaTheme="minorEastAsia" w:hAnsiTheme="minorHAnsi"/>
            <w:noProof/>
            <w:sz w:val="22"/>
            <w:szCs w:val="24"/>
            <w14:ligatures w14:val="standardContextual"/>
          </w:rPr>
          <w:tab/>
        </w:r>
        <w:r w:rsidRPr="00370C9B">
          <w:rPr>
            <w:rStyle w:val="a3"/>
            <w:bCs/>
            <w:iCs/>
            <w:noProof/>
          </w:rPr>
          <w:t>Secure</w:t>
        </w:r>
        <w:r w:rsidRPr="00370C9B">
          <w:rPr>
            <w:rStyle w:val="a3"/>
            <w:iCs/>
            <w:noProof/>
          </w:rPr>
          <w:t>_boot_set</w:t>
        </w:r>
        <w:r w:rsidRPr="00370C9B">
          <w:rPr>
            <w:rStyle w:val="a3"/>
            <w:iCs/>
            <w:noProof/>
          </w:rPr>
          <w:t>配置</w:t>
        </w:r>
        <w:r>
          <w:rPr>
            <w:noProof/>
            <w:webHidden/>
          </w:rPr>
          <w:tab/>
        </w:r>
        <w:r>
          <w:rPr>
            <w:noProof/>
            <w:webHidden/>
          </w:rPr>
          <w:fldChar w:fldCharType="begin"/>
        </w:r>
        <w:r>
          <w:rPr>
            <w:noProof/>
            <w:webHidden/>
          </w:rPr>
          <w:instrText xml:space="preserve"> PAGEREF _Toc166315233 \h </w:instrText>
        </w:r>
        <w:r>
          <w:rPr>
            <w:noProof/>
            <w:webHidden/>
          </w:rPr>
        </w:r>
        <w:r>
          <w:rPr>
            <w:noProof/>
            <w:webHidden/>
          </w:rPr>
          <w:fldChar w:fldCharType="separate"/>
        </w:r>
        <w:r w:rsidR="00F64074">
          <w:rPr>
            <w:noProof/>
            <w:webHidden/>
          </w:rPr>
          <w:t>13</w:t>
        </w:r>
        <w:r>
          <w:rPr>
            <w:noProof/>
            <w:webHidden/>
          </w:rPr>
          <w:fldChar w:fldCharType="end"/>
        </w:r>
      </w:hyperlink>
    </w:p>
    <w:p w14:paraId="4A0531E0" w14:textId="204F115C"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4" w:history="1">
        <w:r w:rsidRPr="00370C9B">
          <w:rPr>
            <w:rStyle w:val="a3"/>
            <w:iCs/>
            <w:noProof/>
          </w:rPr>
          <w:t>5.12</w:t>
        </w:r>
        <w:r>
          <w:rPr>
            <w:rFonts w:asciiTheme="minorHAnsi" w:eastAsiaTheme="minorEastAsia" w:hAnsiTheme="minorHAnsi"/>
            <w:noProof/>
            <w:sz w:val="22"/>
            <w:szCs w:val="24"/>
            <w14:ligatures w14:val="standardContextual"/>
          </w:rPr>
          <w:tab/>
        </w:r>
        <w:r w:rsidRPr="00370C9B">
          <w:rPr>
            <w:rStyle w:val="a3"/>
            <w:bCs/>
            <w:iCs/>
            <w:noProof/>
          </w:rPr>
          <w:t>Secure</w:t>
        </w:r>
        <w:r w:rsidRPr="00370C9B">
          <w:rPr>
            <w:rStyle w:val="a3"/>
            <w:iCs/>
            <w:noProof/>
          </w:rPr>
          <w:t>_boot_ext</w:t>
        </w:r>
        <w:r w:rsidRPr="00370C9B">
          <w:rPr>
            <w:rStyle w:val="a3"/>
            <w:iCs/>
            <w:noProof/>
          </w:rPr>
          <w:t>配置</w:t>
        </w:r>
        <w:r>
          <w:rPr>
            <w:noProof/>
            <w:webHidden/>
          </w:rPr>
          <w:tab/>
        </w:r>
        <w:r>
          <w:rPr>
            <w:noProof/>
            <w:webHidden/>
          </w:rPr>
          <w:fldChar w:fldCharType="begin"/>
        </w:r>
        <w:r>
          <w:rPr>
            <w:noProof/>
            <w:webHidden/>
          </w:rPr>
          <w:instrText xml:space="preserve"> PAGEREF _Toc166315234 \h </w:instrText>
        </w:r>
        <w:r>
          <w:rPr>
            <w:noProof/>
            <w:webHidden/>
          </w:rPr>
        </w:r>
        <w:r>
          <w:rPr>
            <w:noProof/>
            <w:webHidden/>
          </w:rPr>
          <w:fldChar w:fldCharType="separate"/>
        </w:r>
        <w:r w:rsidR="00F64074">
          <w:rPr>
            <w:noProof/>
            <w:webHidden/>
          </w:rPr>
          <w:t>13</w:t>
        </w:r>
        <w:r>
          <w:rPr>
            <w:noProof/>
            <w:webHidden/>
          </w:rPr>
          <w:fldChar w:fldCharType="end"/>
        </w:r>
      </w:hyperlink>
    </w:p>
    <w:p w14:paraId="44572F39" w14:textId="4FB50445"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5" w:history="1">
        <w:r w:rsidRPr="00370C9B">
          <w:rPr>
            <w:rStyle w:val="a3"/>
            <w:iCs/>
            <w:noProof/>
          </w:rPr>
          <w:t>5.13</w:t>
        </w:r>
        <w:r>
          <w:rPr>
            <w:rFonts w:asciiTheme="minorHAnsi" w:eastAsiaTheme="minorEastAsia" w:hAnsiTheme="minorHAnsi"/>
            <w:noProof/>
            <w:sz w:val="22"/>
            <w:szCs w:val="24"/>
            <w14:ligatures w14:val="standardContextual"/>
          </w:rPr>
          <w:tab/>
        </w:r>
        <w:r w:rsidRPr="00370C9B">
          <w:rPr>
            <w:rStyle w:val="a3"/>
            <w:bCs/>
            <w:iCs/>
            <w:noProof/>
          </w:rPr>
          <w:t>Playreadykeybox</w:t>
        </w:r>
        <w:r w:rsidRPr="00370C9B">
          <w:rPr>
            <w:rStyle w:val="a3"/>
            <w:iCs/>
            <w:noProof/>
          </w:rPr>
          <w:t>配置</w:t>
        </w:r>
        <w:r>
          <w:rPr>
            <w:noProof/>
            <w:webHidden/>
          </w:rPr>
          <w:tab/>
        </w:r>
        <w:r>
          <w:rPr>
            <w:noProof/>
            <w:webHidden/>
          </w:rPr>
          <w:fldChar w:fldCharType="begin"/>
        </w:r>
        <w:r>
          <w:rPr>
            <w:noProof/>
            <w:webHidden/>
          </w:rPr>
          <w:instrText xml:space="preserve"> PAGEREF _Toc166315235 \h </w:instrText>
        </w:r>
        <w:r>
          <w:rPr>
            <w:noProof/>
            <w:webHidden/>
          </w:rPr>
        </w:r>
        <w:r>
          <w:rPr>
            <w:noProof/>
            <w:webHidden/>
          </w:rPr>
          <w:fldChar w:fldCharType="separate"/>
        </w:r>
        <w:r w:rsidR="00F64074">
          <w:rPr>
            <w:noProof/>
            <w:webHidden/>
          </w:rPr>
          <w:t>13</w:t>
        </w:r>
        <w:r>
          <w:rPr>
            <w:noProof/>
            <w:webHidden/>
          </w:rPr>
          <w:fldChar w:fldCharType="end"/>
        </w:r>
      </w:hyperlink>
    </w:p>
    <w:p w14:paraId="5FBB772B" w14:textId="172F5CB5"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6" w:history="1">
        <w:r w:rsidRPr="00370C9B">
          <w:rPr>
            <w:rStyle w:val="a3"/>
            <w:iCs/>
            <w:noProof/>
          </w:rPr>
          <w:t>5.14</w:t>
        </w:r>
        <w:r>
          <w:rPr>
            <w:rFonts w:asciiTheme="minorHAnsi" w:eastAsiaTheme="minorEastAsia" w:hAnsiTheme="minorHAnsi"/>
            <w:noProof/>
            <w:sz w:val="22"/>
            <w:szCs w:val="24"/>
            <w14:ligatures w14:val="standardContextual"/>
          </w:rPr>
          <w:tab/>
        </w:r>
        <w:r w:rsidRPr="00370C9B">
          <w:rPr>
            <w:rStyle w:val="a3"/>
            <w:bCs/>
            <w:iCs/>
            <w:noProof/>
          </w:rPr>
          <w:t>Playreadykeybox3.0</w:t>
        </w:r>
        <w:r w:rsidRPr="00370C9B">
          <w:rPr>
            <w:rStyle w:val="a3"/>
            <w:iCs/>
            <w:noProof/>
          </w:rPr>
          <w:t>配置</w:t>
        </w:r>
        <w:r>
          <w:rPr>
            <w:noProof/>
            <w:webHidden/>
          </w:rPr>
          <w:tab/>
        </w:r>
        <w:r>
          <w:rPr>
            <w:noProof/>
            <w:webHidden/>
          </w:rPr>
          <w:fldChar w:fldCharType="begin"/>
        </w:r>
        <w:r>
          <w:rPr>
            <w:noProof/>
            <w:webHidden/>
          </w:rPr>
          <w:instrText xml:space="preserve"> PAGEREF _Toc166315236 \h </w:instrText>
        </w:r>
        <w:r>
          <w:rPr>
            <w:noProof/>
            <w:webHidden/>
          </w:rPr>
        </w:r>
        <w:r>
          <w:rPr>
            <w:noProof/>
            <w:webHidden/>
          </w:rPr>
          <w:fldChar w:fldCharType="separate"/>
        </w:r>
        <w:r w:rsidR="00F64074">
          <w:rPr>
            <w:noProof/>
            <w:webHidden/>
          </w:rPr>
          <w:t>13</w:t>
        </w:r>
        <w:r>
          <w:rPr>
            <w:noProof/>
            <w:webHidden/>
          </w:rPr>
          <w:fldChar w:fldCharType="end"/>
        </w:r>
      </w:hyperlink>
    </w:p>
    <w:p w14:paraId="35D7A82E" w14:textId="343C269A"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7" w:history="1">
        <w:r w:rsidRPr="00370C9B">
          <w:rPr>
            <w:rStyle w:val="a3"/>
            <w:iCs/>
            <w:noProof/>
          </w:rPr>
          <w:t>5.15</w:t>
        </w:r>
        <w:r>
          <w:rPr>
            <w:rFonts w:asciiTheme="minorHAnsi" w:eastAsiaTheme="minorEastAsia" w:hAnsiTheme="minorHAnsi"/>
            <w:noProof/>
            <w:sz w:val="22"/>
            <w:szCs w:val="24"/>
            <w14:ligatures w14:val="standardContextual"/>
          </w:rPr>
          <w:tab/>
        </w:r>
        <w:r w:rsidRPr="00370C9B">
          <w:rPr>
            <w:rStyle w:val="a3"/>
            <w:bCs/>
            <w:iCs/>
            <w:noProof/>
          </w:rPr>
          <w:t>Telecomkeybox/usidonly/rsa_puk_e/rsa_puk_n/aes.key/bootstrap.key/amlogic_set</w:t>
        </w:r>
        <w:r w:rsidRPr="00370C9B">
          <w:rPr>
            <w:rStyle w:val="a3"/>
            <w:iCs/>
            <w:noProof/>
          </w:rPr>
          <w:t>配置</w:t>
        </w:r>
        <w:r>
          <w:rPr>
            <w:noProof/>
            <w:webHidden/>
          </w:rPr>
          <w:tab/>
        </w:r>
        <w:r>
          <w:rPr>
            <w:noProof/>
            <w:webHidden/>
          </w:rPr>
          <w:fldChar w:fldCharType="begin"/>
        </w:r>
        <w:r>
          <w:rPr>
            <w:noProof/>
            <w:webHidden/>
          </w:rPr>
          <w:instrText xml:space="preserve"> PAGEREF _Toc166315237 \h </w:instrText>
        </w:r>
        <w:r>
          <w:rPr>
            <w:noProof/>
            <w:webHidden/>
          </w:rPr>
        </w:r>
        <w:r>
          <w:rPr>
            <w:noProof/>
            <w:webHidden/>
          </w:rPr>
          <w:fldChar w:fldCharType="separate"/>
        </w:r>
        <w:r w:rsidR="00F64074">
          <w:rPr>
            <w:noProof/>
            <w:webHidden/>
          </w:rPr>
          <w:t>13</w:t>
        </w:r>
        <w:r>
          <w:rPr>
            <w:noProof/>
            <w:webHidden/>
          </w:rPr>
          <w:fldChar w:fldCharType="end"/>
        </w:r>
      </w:hyperlink>
    </w:p>
    <w:p w14:paraId="2D5BB458" w14:textId="10BC6A8F"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8" w:history="1">
        <w:r w:rsidRPr="00370C9B">
          <w:rPr>
            <w:rStyle w:val="a3"/>
            <w:iCs/>
            <w:noProof/>
          </w:rPr>
          <w:t>5.16</w:t>
        </w:r>
        <w:r>
          <w:rPr>
            <w:rFonts w:asciiTheme="minorHAnsi" w:eastAsiaTheme="minorEastAsia" w:hAnsiTheme="minorHAnsi"/>
            <w:noProof/>
            <w:sz w:val="22"/>
            <w:szCs w:val="24"/>
            <w14:ligatures w14:val="standardContextual"/>
          </w:rPr>
          <w:tab/>
        </w:r>
        <w:r w:rsidRPr="00370C9B">
          <w:rPr>
            <w:rStyle w:val="a3"/>
            <w:bCs/>
            <w:iCs/>
            <w:noProof/>
          </w:rPr>
          <w:t>Hwid</w:t>
        </w:r>
        <w:r w:rsidRPr="00370C9B">
          <w:rPr>
            <w:rStyle w:val="a3"/>
            <w:iCs/>
            <w:noProof/>
          </w:rPr>
          <w:t>配置</w:t>
        </w:r>
        <w:r>
          <w:rPr>
            <w:noProof/>
            <w:webHidden/>
          </w:rPr>
          <w:tab/>
        </w:r>
        <w:r>
          <w:rPr>
            <w:noProof/>
            <w:webHidden/>
          </w:rPr>
          <w:fldChar w:fldCharType="begin"/>
        </w:r>
        <w:r>
          <w:rPr>
            <w:noProof/>
            <w:webHidden/>
          </w:rPr>
          <w:instrText xml:space="preserve"> PAGEREF _Toc166315238 \h </w:instrText>
        </w:r>
        <w:r>
          <w:rPr>
            <w:noProof/>
            <w:webHidden/>
          </w:rPr>
        </w:r>
        <w:r>
          <w:rPr>
            <w:noProof/>
            <w:webHidden/>
          </w:rPr>
          <w:fldChar w:fldCharType="separate"/>
        </w:r>
        <w:r w:rsidR="00F64074">
          <w:rPr>
            <w:noProof/>
            <w:webHidden/>
          </w:rPr>
          <w:t>13</w:t>
        </w:r>
        <w:r>
          <w:rPr>
            <w:noProof/>
            <w:webHidden/>
          </w:rPr>
          <w:fldChar w:fldCharType="end"/>
        </w:r>
      </w:hyperlink>
    </w:p>
    <w:p w14:paraId="32226052" w14:textId="5BABB47F"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39" w:history="1">
        <w:r w:rsidRPr="00370C9B">
          <w:rPr>
            <w:rStyle w:val="a3"/>
            <w:iCs/>
            <w:noProof/>
          </w:rPr>
          <w:t>5.17</w:t>
        </w:r>
        <w:r>
          <w:rPr>
            <w:rFonts w:asciiTheme="minorHAnsi" w:eastAsiaTheme="minorEastAsia" w:hAnsiTheme="minorHAnsi"/>
            <w:noProof/>
            <w:sz w:val="22"/>
            <w:szCs w:val="24"/>
            <w14:ligatures w14:val="standardContextual"/>
          </w:rPr>
          <w:tab/>
        </w:r>
        <w:r w:rsidRPr="00370C9B">
          <w:rPr>
            <w:rStyle w:val="a3"/>
            <w:bCs/>
            <w:iCs/>
            <w:noProof/>
          </w:rPr>
          <w:t>SSL</w:t>
        </w:r>
        <w:r w:rsidRPr="00370C9B">
          <w:rPr>
            <w:rStyle w:val="a3"/>
            <w:iCs/>
            <w:noProof/>
          </w:rPr>
          <w:t>配置</w:t>
        </w:r>
        <w:r>
          <w:rPr>
            <w:noProof/>
            <w:webHidden/>
          </w:rPr>
          <w:tab/>
        </w:r>
        <w:r>
          <w:rPr>
            <w:noProof/>
            <w:webHidden/>
          </w:rPr>
          <w:fldChar w:fldCharType="begin"/>
        </w:r>
        <w:r>
          <w:rPr>
            <w:noProof/>
            <w:webHidden/>
          </w:rPr>
          <w:instrText xml:space="preserve"> PAGEREF _Toc166315239 \h </w:instrText>
        </w:r>
        <w:r>
          <w:rPr>
            <w:noProof/>
            <w:webHidden/>
          </w:rPr>
        </w:r>
        <w:r>
          <w:rPr>
            <w:noProof/>
            <w:webHidden/>
          </w:rPr>
          <w:fldChar w:fldCharType="separate"/>
        </w:r>
        <w:r w:rsidR="00F64074">
          <w:rPr>
            <w:noProof/>
            <w:webHidden/>
          </w:rPr>
          <w:t>14</w:t>
        </w:r>
        <w:r>
          <w:rPr>
            <w:noProof/>
            <w:webHidden/>
          </w:rPr>
          <w:fldChar w:fldCharType="end"/>
        </w:r>
      </w:hyperlink>
    </w:p>
    <w:p w14:paraId="6BD60726" w14:textId="3B7F7261"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0" w:history="1">
        <w:r w:rsidRPr="00370C9B">
          <w:rPr>
            <w:rStyle w:val="a3"/>
            <w:iCs/>
            <w:noProof/>
          </w:rPr>
          <w:t>5.18</w:t>
        </w:r>
        <w:r>
          <w:rPr>
            <w:rFonts w:asciiTheme="minorHAnsi" w:eastAsiaTheme="minorEastAsia" w:hAnsiTheme="minorHAnsi"/>
            <w:noProof/>
            <w:sz w:val="22"/>
            <w:szCs w:val="24"/>
            <w14:ligatures w14:val="standardContextual"/>
          </w:rPr>
          <w:tab/>
        </w:r>
        <w:r w:rsidRPr="00370C9B">
          <w:rPr>
            <w:rStyle w:val="a3"/>
            <w:bCs/>
            <w:iCs/>
            <w:noProof/>
          </w:rPr>
          <w:t>Acs</w:t>
        </w:r>
        <w:r w:rsidRPr="00370C9B">
          <w:rPr>
            <w:rStyle w:val="a3"/>
            <w:iCs/>
            <w:noProof/>
          </w:rPr>
          <w:t>配置</w:t>
        </w:r>
        <w:r>
          <w:rPr>
            <w:noProof/>
            <w:webHidden/>
          </w:rPr>
          <w:tab/>
        </w:r>
        <w:r>
          <w:rPr>
            <w:noProof/>
            <w:webHidden/>
          </w:rPr>
          <w:fldChar w:fldCharType="begin"/>
        </w:r>
        <w:r>
          <w:rPr>
            <w:noProof/>
            <w:webHidden/>
          </w:rPr>
          <w:instrText xml:space="preserve"> PAGEREF _Toc166315240 \h </w:instrText>
        </w:r>
        <w:r>
          <w:rPr>
            <w:noProof/>
            <w:webHidden/>
          </w:rPr>
        </w:r>
        <w:r>
          <w:rPr>
            <w:noProof/>
            <w:webHidden/>
          </w:rPr>
          <w:fldChar w:fldCharType="separate"/>
        </w:r>
        <w:r w:rsidR="00F64074">
          <w:rPr>
            <w:noProof/>
            <w:webHidden/>
          </w:rPr>
          <w:t>14</w:t>
        </w:r>
        <w:r>
          <w:rPr>
            <w:noProof/>
            <w:webHidden/>
          </w:rPr>
          <w:fldChar w:fldCharType="end"/>
        </w:r>
      </w:hyperlink>
    </w:p>
    <w:p w14:paraId="0CDD2316" w14:textId="616524A2"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1" w:history="1">
        <w:r w:rsidRPr="00370C9B">
          <w:rPr>
            <w:rStyle w:val="a3"/>
            <w:iCs/>
            <w:noProof/>
          </w:rPr>
          <w:t>5.19</w:t>
        </w:r>
        <w:r>
          <w:rPr>
            <w:rFonts w:asciiTheme="minorHAnsi" w:eastAsiaTheme="minorEastAsia" w:hAnsiTheme="minorHAnsi"/>
            <w:noProof/>
            <w:sz w:val="22"/>
            <w:szCs w:val="24"/>
            <w14:ligatures w14:val="standardContextual"/>
          </w:rPr>
          <w:tab/>
        </w:r>
        <w:r w:rsidRPr="00370C9B">
          <w:rPr>
            <w:rStyle w:val="a3"/>
            <w:bCs/>
            <w:iCs/>
            <w:noProof/>
          </w:rPr>
          <w:t>Attestationkeybox</w:t>
        </w:r>
        <w:r w:rsidRPr="00370C9B">
          <w:rPr>
            <w:rStyle w:val="a3"/>
            <w:iCs/>
            <w:noProof/>
          </w:rPr>
          <w:t>配置</w:t>
        </w:r>
        <w:r>
          <w:rPr>
            <w:noProof/>
            <w:webHidden/>
          </w:rPr>
          <w:tab/>
        </w:r>
        <w:r>
          <w:rPr>
            <w:noProof/>
            <w:webHidden/>
          </w:rPr>
          <w:fldChar w:fldCharType="begin"/>
        </w:r>
        <w:r>
          <w:rPr>
            <w:noProof/>
            <w:webHidden/>
          </w:rPr>
          <w:instrText xml:space="preserve"> PAGEREF _Toc166315241 \h </w:instrText>
        </w:r>
        <w:r>
          <w:rPr>
            <w:noProof/>
            <w:webHidden/>
          </w:rPr>
        </w:r>
        <w:r>
          <w:rPr>
            <w:noProof/>
            <w:webHidden/>
          </w:rPr>
          <w:fldChar w:fldCharType="separate"/>
        </w:r>
        <w:r w:rsidR="00F64074">
          <w:rPr>
            <w:noProof/>
            <w:webHidden/>
          </w:rPr>
          <w:t>14</w:t>
        </w:r>
        <w:r>
          <w:rPr>
            <w:noProof/>
            <w:webHidden/>
          </w:rPr>
          <w:fldChar w:fldCharType="end"/>
        </w:r>
      </w:hyperlink>
    </w:p>
    <w:p w14:paraId="1A97B439" w14:textId="7DBCB54D"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2" w:history="1">
        <w:r w:rsidRPr="00370C9B">
          <w:rPr>
            <w:rStyle w:val="a3"/>
            <w:iCs/>
            <w:noProof/>
          </w:rPr>
          <w:t>5.20</w:t>
        </w:r>
        <w:r>
          <w:rPr>
            <w:rFonts w:asciiTheme="minorHAnsi" w:eastAsiaTheme="minorEastAsia" w:hAnsiTheme="minorHAnsi"/>
            <w:noProof/>
            <w:sz w:val="22"/>
            <w:szCs w:val="24"/>
            <w14:ligatures w14:val="standardContextual"/>
          </w:rPr>
          <w:tab/>
        </w:r>
        <w:r w:rsidRPr="00370C9B">
          <w:rPr>
            <w:rStyle w:val="a3"/>
            <w:bCs/>
            <w:iCs/>
            <w:noProof/>
          </w:rPr>
          <w:t>Netflix_mgkid</w:t>
        </w:r>
        <w:r w:rsidRPr="00370C9B">
          <w:rPr>
            <w:rStyle w:val="a3"/>
            <w:iCs/>
            <w:noProof/>
          </w:rPr>
          <w:t>配置</w:t>
        </w:r>
        <w:r>
          <w:rPr>
            <w:noProof/>
            <w:webHidden/>
          </w:rPr>
          <w:tab/>
        </w:r>
        <w:r>
          <w:rPr>
            <w:noProof/>
            <w:webHidden/>
          </w:rPr>
          <w:fldChar w:fldCharType="begin"/>
        </w:r>
        <w:r>
          <w:rPr>
            <w:noProof/>
            <w:webHidden/>
          </w:rPr>
          <w:instrText xml:space="preserve"> PAGEREF _Toc166315242 \h </w:instrText>
        </w:r>
        <w:r>
          <w:rPr>
            <w:noProof/>
            <w:webHidden/>
          </w:rPr>
        </w:r>
        <w:r>
          <w:rPr>
            <w:noProof/>
            <w:webHidden/>
          </w:rPr>
          <w:fldChar w:fldCharType="separate"/>
        </w:r>
        <w:r w:rsidR="00F64074">
          <w:rPr>
            <w:noProof/>
            <w:webHidden/>
          </w:rPr>
          <w:t>15</w:t>
        </w:r>
        <w:r>
          <w:rPr>
            <w:noProof/>
            <w:webHidden/>
          </w:rPr>
          <w:fldChar w:fldCharType="end"/>
        </w:r>
      </w:hyperlink>
    </w:p>
    <w:p w14:paraId="48E9AF25" w14:textId="2C844612"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3" w:history="1">
        <w:r w:rsidRPr="00370C9B">
          <w:rPr>
            <w:rStyle w:val="a3"/>
            <w:iCs/>
            <w:noProof/>
          </w:rPr>
          <w:t>5.21</w:t>
        </w:r>
        <w:r>
          <w:rPr>
            <w:rFonts w:asciiTheme="minorHAnsi" w:eastAsiaTheme="minorEastAsia" w:hAnsiTheme="minorHAnsi"/>
            <w:noProof/>
            <w:sz w:val="22"/>
            <w:szCs w:val="24"/>
            <w14:ligatures w14:val="standardContextual"/>
          </w:rPr>
          <w:tab/>
        </w:r>
        <w:r w:rsidRPr="00370C9B">
          <w:rPr>
            <w:rStyle w:val="a3"/>
            <w:iCs/>
            <w:noProof/>
          </w:rPr>
          <w:t>Dir</w:t>
        </w:r>
        <w:r w:rsidRPr="00370C9B">
          <w:rPr>
            <w:rStyle w:val="a3"/>
            <w:bCs/>
            <w:iCs/>
            <w:noProof/>
          </w:rPr>
          <w:t>文件夹</w:t>
        </w:r>
        <w:r w:rsidRPr="00370C9B">
          <w:rPr>
            <w:rStyle w:val="a3"/>
            <w:iCs/>
            <w:noProof/>
          </w:rPr>
          <w:t>形式</w:t>
        </w:r>
        <w:r w:rsidRPr="00370C9B">
          <w:rPr>
            <w:rStyle w:val="a3"/>
            <w:bCs/>
            <w:iCs/>
            <w:noProof/>
          </w:rPr>
          <w:t>Key</w:t>
        </w:r>
        <w:r w:rsidRPr="00370C9B">
          <w:rPr>
            <w:rStyle w:val="a3"/>
            <w:iCs/>
            <w:noProof/>
          </w:rPr>
          <w:t>配置</w:t>
        </w:r>
        <w:r>
          <w:rPr>
            <w:noProof/>
            <w:webHidden/>
          </w:rPr>
          <w:tab/>
        </w:r>
        <w:r>
          <w:rPr>
            <w:noProof/>
            <w:webHidden/>
          </w:rPr>
          <w:fldChar w:fldCharType="begin"/>
        </w:r>
        <w:r>
          <w:rPr>
            <w:noProof/>
            <w:webHidden/>
          </w:rPr>
          <w:instrText xml:space="preserve"> PAGEREF _Toc166315243 \h </w:instrText>
        </w:r>
        <w:r>
          <w:rPr>
            <w:noProof/>
            <w:webHidden/>
          </w:rPr>
        </w:r>
        <w:r>
          <w:rPr>
            <w:noProof/>
            <w:webHidden/>
          </w:rPr>
          <w:fldChar w:fldCharType="separate"/>
        </w:r>
        <w:r w:rsidR="00F64074">
          <w:rPr>
            <w:noProof/>
            <w:webHidden/>
          </w:rPr>
          <w:t>15</w:t>
        </w:r>
        <w:r>
          <w:rPr>
            <w:noProof/>
            <w:webHidden/>
          </w:rPr>
          <w:fldChar w:fldCharType="end"/>
        </w:r>
      </w:hyperlink>
    </w:p>
    <w:p w14:paraId="47F1005F" w14:textId="146B48E7"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4" w:history="1">
        <w:r w:rsidRPr="00370C9B">
          <w:rPr>
            <w:rStyle w:val="a3"/>
            <w:noProof/>
          </w:rPr>
          <w:t>5.22</w:t>
        </w:r>
        <w:r>
          <w:rPr>
            <w:rFonts w:asciiTheme="minorHAnsi" w:eastAsiaTheme="minorEastAsia" w:hAnsiTheme="minorHAnsi"/>
            <w:noProof/>
            <w:sz w:val="22"/>
            <w:szCs w:val="24"/>
            <w14:ligatures w14:val="standardContextual"/>
          </w:rPr>
          <w:tab/>
        </w:r>
        <w:r w:rsidRPr="00370C9B">
          <w:rPr>
            <w:rStyle w:val="a3"/>
            <w:bCs/>
            <w:iCs/>
            <w:noProof/>
          </w:rPr>
          <w:t>ATTEST_DEV_ID_BOX</w:t>
        </w:r>
        <w:r w:rsidRPr="00370C9B">
          <w:rPr>
            <w:rStyle w:val="a3"/>
            <w:noProof/>
          </w:rPr>
          <w:t>与</w:t>
        </w:r>
        <w:r w:rsidRPr="00370C9B">
          <w:rPr>
            <w:rStyle w:val="a3"/>
            <w:bCs/>
            <w:iCs/>
            <w:noProof/>
          </w:rPr>
          <w:t>usid</w:t>
        </w:r>
        <w:r w:rsidRPr="00370C9B">
          <w:rPr>
            <w:rStyle w:val="a3"/>
            <w:noProof/>
          </w:rPr>
          <w:t>的绑定烧录</w:t>
        </w:r>
        <w:r>
          <w:rPr>
            <w:noProof/>
            <w:webHidden/>
          </w:rPr>
          <w:tab/>
        </w:r>
        <w:r>
          <w:rPr>
            <w:noProof/>
            <w:webHidden/>
          </w:rPr>
          <w:fldChar w:fldCharType="begin"/>
        </w:r>
        <w:r>
          <w:rPr>
            <w:noProof/>
            <w:webHidden/>
          </w:rPr>
          <w:instrText xml:space="preserve"> PAGEREF _Toc166315244 \h </w:instrText>
        </w:r>
        <w:r>
          <w:rPr>
            <w:noProof/>
            <w:webHidden/>
          </w:rPr>
        </w:r>
        <w:r>
          <w:rPr>
            <w:noProof/>
            <w:webHidden/>
          </w:rPr>
          <w:fldChar w:fldCharType="separate"/>
        </w:r>
        <w:r w:rsidR="00F64074">
          <w:rPr>
            <w:noProof/>
            <w:webHidden/>
          </w:rPr>
          <w:t>15</w:t>
        </w:r>
        <w:r>
          <w:rPr>
            <w:noProof/>
            <w:webHidden/>
          </w:rPr>
          <w:fldChar w:fldCharType="end"/>
        </w:r>
      </w:hyperlink>
    </w:p>
    <w:p w14:paraId="03A825DD" w14:textId="797E9DC7" w:rsidR="00920E10" w:rsidRDefault="00920E10">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315245" w:history="1">
        <w:r w:rsidRPr="00370C9B">
          <w:rPr>
            <w:rStyle w:val="a3"/>
            <w:noProof/>
          </w:rPr>
          <w:t>6.</w:t>
        </w:r>
        <w:r>
          <w:rPr>
            <w:rFonts w:asciiTheme="minorHAnsi" w:eastAsiaTheme="minorEastAsia" w:hAnsiTheme="minorHAnsi"/>
            <w:noProof/>
            <w:sz w:val="22"/>
            <w:szCs w:val="24"/>
            <w14:ligatures w14:val="standardContextual"/>
          </w:rPr>
          <w:tab/>
        </w:r>
        <w:r w:rsidRPr="00370C9B">
          <w:rPr>
            <w:rStyle w:val="a3"/>
            <w:noProof/>
          </w:rPr>
          <w:t>烧录</w:t>
        </w:r>
        <w:r>
          <w:rPr>
            <w:noProof/>
            <w:webHidden/>
          </w:rPr>
          <w:tab/>
        </w:r>
        <w:r>
          <w:rPr>
            <w:noProof/>
            <w:webHidden/>
          </w:rPr>
          <w:fldChar w:fldCharType="begin"/>
        </w:r>
        <w:r>
          <w:rPr>
            <w:noProof/>
            <w:webHidden/>
          </w:rPr>
          <w:instrText xml:space="preserve"> PAGEREF _Toc166315245 \h </w:instrText>
        </w:r>
        <w:r>
          <w:rPr>
            <w:noProof/>
            <w:webHidden/>
          </w:rPr>
        </w:r>
        <w:r>
          <w:rPr>
            <w:noProof/>
            <w:webHidden/>
          </w:rPr>
          <w:fldChar w:fldCharType="separate"/>
        </w:r>
        <w:r w:rsidR="00F64074">
          <w:rPr>
            <w:noProof/>
            <w:webHidden/>
          </w:rPr>
          <w:t>17</w:t>
        </w:r>
        <w:r>
          <w:rPr>
            <w:noProof/>
            <w:webHidden/>
          </w:rPr>
          <w:fldChar w:fldCharType="end"/>
        </w:r>
      </w:hyperlink>
    </w:p>
    <w:p w14:paraId="64C15198" w14:textId="54F5F6DA" w:rsidR="00920E10" w:rsidRDefault="00920E10">
      <w:pPr>
        <w:pStyle w:val="TOC1"/>
        <w:tabs>
          <w:tab w:val="left" w:pos="420"/>
          <w:tab w:val="right" w:leader="dot" w:pos="8296"/>
        </w:tabs>
        <w:spacing w:before="156" w:after="156"/>
        <w:rPr>
          <w:rFonts w:asciiTheme="minorHAnsi" w:eastAsiaTheme="minorEastAsia" w:hAnsiTheme="minorHAnsi"/>
          <w:noProof/>
          <w:sz w:val="22"/>
          <w:szCs w:val="24"/>
          <w14:ligatures w14:val="standardContextual"/>
        </w:rPr>
      </w:pPr>
      <w:hyperlink w:anchor="_Toc166315246" w:history="1">
        <w:r w:rsidRPr="00370C9B">
          <w:rPr>
            <w:rStyle w:val="a3"/>
            <w:noProof/>
          </w:rPr>
          <w:t>7.</w:t>
        </w:r>
        <w:r>
          <w:rPr>
            <w:rFonts w:asciiTheme="minorHAnsi" w:eastAsiaTheme="minorEastAsia" w:hAnsiTheme="minorHAnsi"/>
            <w:noProof/>
            <w:sz w:val="22"/>
            <w:szCs w:val="24"/>
            <w14:ligatures w14:val="standardContextual"/>
          </w:rPr>
          <w:tab/>
        </w:r>
        <w:r w:rsidRPr="00370C9B">
          <w:rPr>
            <w:rStyle w:val="a3"/>
            <w:noProof/>
          </w:rPr>
          <w:t>eFuse</w:t>
        </w:r>
        <w:r w:rsidRPr="00370C9B">
          <w:rPr>
            <w:rStyle w:val="a3"/>
            <w:noProof/>
          </w:rPr>
          <w:t>的烧录</w:t>
        </w:r>
        <w:r>
          <w:rPr>
            <w:noProof/>
            <w:webHidden/>
          </w:rPr>
          <w:tab/>
        </w:r>
        <w:r>
          <w:rPr>
            <w:noProof/>
            <w:webHidden/>
          </w:rPr>
          <w:fldChar w:fldCharType="begin"/>
        </w:r>
        <w:r>
          <w:rPr>
            <w:noProof/>
            <w:webHidden/>
          </w:rPr>
          <w:instrText xml:space="preserve"> PAGEREF _Toc166315246 \h </w:instrText>
        </w:r>
        <w:r>
          <w:rPr>
            <w:noProof/>
            <w:webHidden/>
          </w:rPr>
        </w:r>
        <w:r>
          <w:rPr>
            <w:noProof/>
            <w:webHidden/>
          </w:rPr>
          <w:fldChar w:fldCharType="separate"/>
        </w:r>
        <w:r w:rsidR="00F64074">
          <w:rPr>
            <w:noProof/>
            <w:webHidden/>
          </w:rPr>
          <w:t>19</w:t>
        </w:r>
        <w:r>
          <w:rPr>
            <w:noProof/>
            <w:webHidden/>
          </w:rPr>
          <w:fldChar w:fldCharType="end"/>
        </w:r>
      </w:hyperlink>
    </w:p>
    <w:p w14:paraId="67642AE7" w14:textId="10C15113"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7" w:history="1">
        <w:r w:rsidRPr="00370C9B">
          <w:rPr>
            <w:rStyle w:val="a3"/>
            <w:bCs/>
            <w:iCs/>
            <w:noProof/>
          </w:rPr>
          <w:t>7.1</w:t>
        </w:r>
        <w:r>
          <w:rPr>
            <w:rFonts w:asciiTheme="minorHAnsi" w:eastAsiaTheme="minorEastAsia" w:hAnsiTheme="minorHAnsi"/>
            <w:noProof/>
            <w:sz w:val="22"/>
            <w:szCs w:val="24"/>
            <w14:ligatures w14:val="standardContextual"/>
          </w:rPr>
          <w:tab/>
        </w:r>
        <w:r w:rsidRPr="00370C9B">
          <w:rPr>
            <w:rStyle w:val="a3"/>
            <w:bCs/>
            <w:iCs/>
            <w:noProof/>
          </w:rPr>
          <w:t>Pattern</w:t>
        </w:r>
        <w:r w:rsidRPr="00370C9B">
          <w:rPr>
            <w:rStyle w:val="a3"/>
            <w:bCs/>
            <w:iCs/>
            <w:noProof/>
          </w:rPr>
          <w:t>模式</w:t>
        </w:r>
        <w:r>
          <w:rPr>
            <w:noProof/>
            <w:webHidden/>
          </w:rPr>
          <w:tab/>
        </w:r>
        <w:r>
          <w:rPr>
            <w:noProof/>
            <w:webHidden/>
          </w:rPr>
          <w:fldChar w:fldCharType="begin"/>
        </w:r>
        <w:r>
          <w:rPr>
            <w:noProof/>
            <w:webHidden/>
          </w:rPr>
          <w:instrText xml:space="preserve"> PAGEREF _Toc166315247 \h </w:instrText>
        </w:r>
        <w:r>
          <w:rPr>
            <w:noProof/>
            <w:webHidden/>
          </w:rPr>
        </w:r>
        <w:r>
          <w:rPr>
            <w:noProof/>
            <w:webHidden/>
          </w:rPr>
          <w:fldChar w:fldCharType="separate"/>
        </w:r>
        <w:r w:rsidR="00F64074">
          <w:rPr>
            <w:noProof/>
            <w:webHidden/>
          </w:rPr>
          <w:t>19</w:t>
        </w:r>
        <w:r>
          <w:rPr>
            <w:noProof/>
            <w:webHidden/>
          </w:rPr>
          <w:fldChar w:fldCharType="end"/>
        </w:r>
      </w:hyperlink>
    </w:p>
    <w:p w14:paraId="08CED556" w14:textId="1154EAED"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8" w:history="1">
        <w:r w:rsidRPr="00370C9B">
          <w:rPr>
            <w:rStyle w:val="a3"/>
            <w:bCs/>
            <w:iCs/>
            <w:noProof/>
          </w:rPr>
          <w:t>7.2</w:t>
        </w:r>
        <w:r>
          <w:rPr>
            <w:rFonts w:asciiTheme="minorHAnsi" w:eastAsiaTheme="minorEastAsia" w:hAnsiTheme="minorHAnsi"/>
            <w:noProof/>
            <w:sz w:val="22"/>
            <w:szCs w:val="24"/>
            <w14:ligatures w14:val="standardContextual"/>
          </w:rPr>
          <w:tab/>
        </w:r>
        <w:r w:rsidRPr="00370C9B">
          <w:rPr>
            <w:rStyle w:val="a3"/>
            <w:bCs/>
            <w:iCs/>
            <w:noProof/>
          </w:rPr>
          <w:t>Obj</w:t>
        </w:r>
        <w:r w:rsidRPr="00370C9B">
          <w:rPr>
            <w:rStyle w:val="a3"/>
            <w:bCs/>
            <w:iCs/>
            <w:noProof/>
          </w:rPr>
          <w:t>模式</w:t>
        </w:r>
        <w:r>
          <w:rPr>
            <w:noProof/>
            <w:webHidden/>
          </w:rPr>
          <w:tab/>
        </w:r>
        <w:r>
          <w:rPr>
            <w:noProof/>
            <w:webHidden/>
          </w:rPr>
          <w:fldChar w:fldCharType="begin"/>
        </w:r>
        <w:r>
          <w:rPr>
            <w:noProof/>
            <w:webHidden/>
          </w:rPr>
          <w:instrText xml:space="preserve"> PAGEREF _Toc166315248 \h </w:instrText>
        </w:r>
        <w:r>
          <w:rPr>
            <w:noProof/>
            <w:webHidden/>
          </w:rPr>
        </w:r>
        <w:r>
          <w:rPr>
            <w:noProof/>
            <w:webHidden/>
          </w:rPr>
          <w:fldChar w:fldCharType="separate"/>
        </w:r>
        <w:r w:rsidR="00F64074">
          <w:rPr>
            <w:noProof/>
            <w:webHidden/>
          </w:rPr>
          <w:t>19</w:t>
        </w:r>
        <w:r>
          <w:rPr>
            <w:noProof/>
            <w:webHidden/>
          </w:rPr>
          <w:fldChar w:fldCharType="end"/>
        </w:r>
      </w:hyperlink>
    </w:p>
    <w:p w14:paraId="01DAE990" w14:textId="07C57C7D" w:rsidR="00920E10" w:rsidRDefault="00920E10">
      <w:pPr>
        <w:pStyle w:val="TOC2"/>
        <w:tabs>
          <w:tab w:val="left" w:pos="1100"/>
          <w:tab w:val="right" w:leader="dot" w:pos="8296"/>
        </w:tabs>
        <w:spacing w:before="156" w:after="156"/>
        <w:rPr>
          <w:rFonts w:asciiTheme="minorHAnsi" w:eastAsiaTheme="minorEastAsia" w:hAnsiTheme="minorHAnsi"/>
          <w:noProof/>
          <w:sz w:val="22"/>
          <w:szCs w:val="24"/>
          <w14:ligatures w14:val="standardContextual"/>
        </w:rPr>
      </w:pPr>
      <w:hyperlink w:anchor="_Toc166315249" w:history="1">
        <w:r w:rsidRPr="00370C9B">
          <w:rPr>
            <w:rStyle w:val="a3"/>
            <w:bCs/>
            <w:iCs/>
            <w:noProof/>
          </w:rPr>
          <w:t>7.3</w:t>
        </w:r>
        <w:r>
          <w:rPr>
            <w:rFonts w:asciiTheme="minorHAnsi" w:eastAsiaTheme="minorEastAsia" w:hAnsiTheme="minorHAnsi"/>
            <w:noProof/>
            <w:sz w:val="22"/>
            <w:szCs w:val="24"/>
            <w14:ligatures w14:val="standardContextual"/>
          </w:rPr>
          <w:tab/>
        </w:r>
        <w:r w:rsidRPr="00370C9B">
          <w:rPr>
            <w:rStyle w:val="a3"/>
            <w:bCs/>
            <w:iCs/>
            <w:noProof/>
          </w:rPr>
          <w:t>烧录配置示例</w:t>
        </w:r>
        <w:r>
          <w:rPr>
            <w:noProof/>
            <w:webHidden/>
          </w:rPr>
          <w:tab/>
        </w:r>
        <w:r>
          <w:rPr>
            <w:noProof/>
            <w:webHidden/>
          </w:rPr>
          <w:fldChar w:fldCharType="begin"/>
        </w:r>
        <w:r>
          <w:rPr>
            <w:noProof/>
            <w:webHidden/>
          </w:rPr>
          <w:instrText xml:space="preserve"> PAGEREF _Toc166315249 \h </w:instrText>
        </w:r>
        <w:r>
          <w:rPr>
            <w:noProof/>
            <w:webHidden/>
          </w:rPr>
        </w:r>
        <w:r>
          <w:rPr>
            <w:noProof/>
            <w:webHidden/>
          </w:rPr>
          <w:fldChar w:fldCharType="separate"/>
        </w:r>
        <w:r w:rsidR="00F64074">
          <w:rPr>
            <w:noProof/>
            <w:webHidden/>
          </w:rPr>
          <w:t>19</w:t>
        </w:r>
        <w:r>
          <w:rPr>
            <w:noProof/>
            <w:webHidden/>
          </w:rPr>
          <w:fldChar w:fldCharType="end"/>
        </w:r>
      </w:hyperlink>
    </w:p>
    <w:p w14:paraId="1C9C516F" w14:textId="463ED7F5" w:rsidR="00211067" w:rsidRPr="00255222" w:rsidRDefault="00645E39" w:rsidP="00211067">
      <w:pPr>
        <w:spacing w:before="156" w:after="156"/>
        <w:rPr>
          <w:rFonts w:eastAsia="黑体" w:cs="Arial"/>
        </w:rPr>
        <w:sectPr w:rsidR="00211067" w:rsidRPr="00255222" w:rsidSect="006E35A7">
          <w:headerReference w:type="default" r:id="rId21"/>
          <w:pgSz w:w="11906" w:h="16838"/>
          <w:pgMar w:top="1440" w:right="1800" w:bottom="1440" w:left="1800" w:header="720" w:footer="720" w:gutter="0"/>
          <w:pgNumType w:fmt="lowerRoman"/>
          <w:cols w:space="425"/>
          <w:docGrid w:type="lines" w:linePitch="312"/>
        </w:sectPr>
      </w:pPr>
      <w:r w:rsidRPr="00255222">
        <w:rPr>
          <w:rFonts w:eastAsia="黑体" w:cs="Arial"/>
        </w:rPr>
        <w:fldChar w:fldCharType="end"/>
      </w:r>
    </w:p>
    <w:p w14:paraId="2992C8BB" w14:textId="77777777" w:rsidR="00747F08" w:rsidRPr="00255222" w:rsidRDefault="00747F08" w:rsidP="00D24F4F">
      <w:pPr>
        <w:pStyle w:val="Title1"/>
        <w:spacing w:before="156" w:after="156"/>
      </w:pPr>
      <w:bookmarkStart w:id="15" w:name="_Toc166315215"/>
      <w:bookmarkEnd w:id="14"/>
      <w:r w:rsidRPr="00255222">
        <w:lastRenderedPageBreak/>
        <w:t>简介</w:t>
      </w:r>
      <w:bookmarkEnd w:id="15"/>
    </w:p>
    <w:p w14:paraId="16CA8839" w14:textId="09F33185" w:rsidR="0062053D" w:rsidRPr="00255222" w:rsidRDefault="0062053D" w:rsidP="0062053D">
      <w:pPr>
        <w:tabs>
          <w:tab w:val="left" w:pos="440"/>
        </w:tabs>
        <w:snapToGrid/>
        <w:spacing w:before="156" w:afterLines="0" w:after="0"/>
        <w:rPr>
          <w:rFonts w:eastAsia="黑体" w:cs="Arial"/>
        </w:rPr>
      </w:pPr>
      <w:r w:rsidRPr="00255222">
        <w:rPr>
          <w:rFonts w:eastAsia="黑体" w:cs="Arial"/>
        </w:rPr>
        <w:t>本文档用于说明如何用</w:t>
      </w:r>
      <w:r w:rsidRPr="00255222">
        <w:rPr>
          <w:rFonts w:eastAsia="黑体" w:cs="Arial"/>
        </w:rPr>
        <w:t>V3</w:t>
      </w:r>
      <w:r w:rsidRPr="00255222">
        <w:rPr>
          <w:rFonts w:eastAsia="黑体" w:cs="Arial"/>
        </w:rPr>
        <w:t>烧</w:t>
      </w:r>
      <w:proofErr w:type="gramStart"/>
      <w:r w:rsidRPr="00255222">
        <w:rPr>
          <w:rFonts w:eastAsia="黑体" w:cs="Arial"/>
        </w:rPr>
        <w:t>录工具烧</w:t>
      </w:r>
      <w:proofErr w:type="gramEnd"/>
      <w:r w:rsidRPr="00255222">
        <w:rPr>
          <w:rFonts w:eastAsia="黑体" w:cs="Arial"/>
        </w:rPr>
        <w:t>录</w:t>
      </w:r>
      <w:r w:rsidRPr="00255222">
        <w:rPr>
          <w:rFonts w:eastAsia="黑体" w:cs="Arial"/>
        </w:rPr>
        <w:t>Key</w:t>
      </w:r>
      <w:r w:rsidRPr="00255222">
        <w:rPr>
          <w:rFonts w:eastAsia="黑体" w:cs="Arial"/>
        </w:rPr>
        <w:t>。使用烧</w:t>
      </w:r>
      <w:proofErr w:type="gramStart"/>
      <w:r w:rsidRPr="00255222">
        <w:rPr>
          <w:rFonts w:eastAsia="黑体" w:cs="Arial"/>
        </w:rPr>
        <w:t>录工具烧</w:t>
      </w:r>
      <w:proofErr w:type="gramEnd"/>
      <w:r w:rsidRPr="00255222">
        <w:rPr>
          <w:rFonts w:eastAsia="黑体" w:cs="Arial"/>
        </w:rPr>
        <w:t>录</w:t>
      </w:r>
      <w:r w:rsidRPr="00255222">
        <w:rPr>
          <w:rFonts w:eastAsia="黑体" w:cs="Arial"/>
        </w:rPr>
        <w:t>Key</w:t>
      </w:r>
      <w:r w:rsidRPr="00255222">
        <w:rPr>
          <w:rFonts w:eastAsia="黑体" w:cs="Arial"/>
        </w:rPr>
        <w:t>通常</w:t>
      </w:r>
      <w:r w:rsidR="008715CF" w:rsidRPr="00255222">
        <w:rPr>
          <w:rFonts w:eastAsia="黑体" w:cs="Arial"/>
        </w:rPr>
        <w:t>包括</w:t>
      </w:r>
      <w:r w:rsidRPr="00255222">
        <w:rPr>
          <w:rFonts w:eastAsia="黑体" w:cs="Arial"/>
        </w:rPr>
        <w:t>以下</w:t>
      </w:r>
      <w:r w:rsidRPr="00255222">
        <w:rPr>
          <w:rFonts w:eastAsia="黑体" w:cs="Arial"/>
        </w:rPr>
        <w:t>4</w:t>
      </w:r>
      <w:r w:rsidRPr="00255222">
        <w:rPr>
          <w:rFonts w:eastAsia="黑体" w:cs="Arial"/>
        </w:rPr>
        <w:t>个步骤：</w:t>
      </w:r>
    </w:p>
    <w:p w14:paraId="72D8A308" w14:textId="0F2A215D" w:rsidR="0062053D" w:rsidRPr="00255222" w:rsidRDefault="0062053D" w:rsidP="0062053D">
      <w:pPr>
        <w:tabs>
          <w:tab w:val="left" w:pos="440"/>
        </w:tabs>
        <w:snapToGrid/>
        <w:spacing w:before="156" w:afterLines="0" w:after="0"/>
        <w:rPr>
          <w:rFonts w:eastAsia="黑体" w:cs="Arial"/>
        </w:rPr>
      </w:pPr>
      <w:r w:rsidRPr="00255222">
        <w:rPr>
          <w:rFonts w:eastAsia="黑体" w:cs="Arial"/>
        </w:rPr>
        <w:t>1</w:t>
      </w:r>
      <w:r w:rsidRPr="00255222">
        <w:rPr>
          <w:rFonts w:eastAsia="黑体" w:cs="Arial"/>
        </w:rPr>
        <w:t>、</w:t>
      </w:r>
      <w:r w:rsidR="00563F7B" w:rsidRPr="00255222">
        <w:rPr>
          <w:rFonts w:eastAsia="黑体" w:cs="Arial"/>
        </w:rPr>
        <w:t>在</w:t>
      </w:r>
      <w:r w:rsidRPr="00255222">
        <w:rPr>
          <w:rFonts w:eastAsia="黑体" w:cs="Arial"/>
        </w:rPr>
        <w:t>烧录包</w:t>
      </w:r>
      <w:r w:rsidR="00563F7B" w:rsidRPr="00255222">
        <w:rPr>
          <w:rFonts w:eastAsia="黑体" w:cs="Arial"/>
        </w:rPr>
        <w:t>中</w:t>
      </w:r>
      <w:r w:rsidRPr="00255222">
        <w:rPr>
          <w:rFonts w:eastAsia="黑体" w:cs="Arial"/>
        </w:rPr>
        <w:t>添加</w:t>
      </w:r>
      <w:r w:rsidRPr="00255222">
        <w:rPr>
          <w:rFonts w:eastAsia="黑体" w:cs="Arial"/>
        </w:rPr>
        <w:t>key name list</w:t>
      </w:r>
      <w:r w:rsidRPr="00255222">
        <w:rPr>
          <w:rFonts w:eastAsia="黑体" w:cs="Arial"/>
        </w:rPr>
        <w:t>文件，通常用</w:t>
      </w:r>
      <w:proofErr w:type="spellStart"/>
      <w:r w:rsidRPr="00255222">
        <w:rPr>
          <w:rFonts w:eastAsia="黑体" w:cs="Arial"/>
        </w:rPr>
        <w:t>CustomizationTool</w:t>
      </w:r>
      <w:proofErr w:type="spellEnd"/>
      <w:r w:rsidRPr="00255222">
        <w:rPr>
          <w:rFonts w:eastAsia="黑体" w:cs="Arial"/>
        </w:rPr>
        <w:t>的密钥功能修改烧录包，添加烧录</w:t>
      </w:r>
      <w:r w:rsidRPr="00255222">
        <w:rPr>
          <w:rFonts w:eastAsia="黑体" w:cs="Arial"/>
        </w:rPr>
        <w:t>key</w:t>
      </w:r>
      <w:r w:rsidRPr="00255222">
        <w:rPr>
          <w:rFonts w:eastAsia="黑体" w:cs="Arial"/>
        </w:rPr>
        <w:t>的选项</w:t>
      </w:r>
      <w:r w:rsidR="009A6055" w:rsidRPr="00255222">
        <w:rPr>
          <w:rFonts w:eastAsia="黑体" w:cs="Arial"/>
        </w:rPr>
        <w:t>。</w:t>
      </w:r>
    </w:p>
    <w:p w14:paraId="7BF3702D" w14:textId="50197854" w:rsidR="0062053D" w:rsidRPr="00255222" w:rsidRDefault="0062053D" w:rsidP="0062053D">
      <w:pPr>
        <w:tabs>
          <w:tab w:val="left" w:pos="440"/>
        </w:tabs>
        <w:snapToGrid/>
        <w:spacing w:before="156" w:afterLines="0" w:after="0"/>
        <w:rPr>
          <w:rFonts w:eastAsia="黑体" w:cs="Arial"/>
        </w:rPr>
      </w:pPr>
      <w:r w:rsidRPr="00255222">
        <w:rPr>
          <w:rFonts w:eastAsia="黑体" w:cs="Arial"/>
        </w:rPr>
        <w:t>2</w:t>
      </w:r>
      <w:r w:rsidRPr="00255222">
        <w:rPr>
          <w:rFonts w:eastAsia="黑体" w:cs="Arial"/>
        </w:rPr>
        <w:t>、</w:t>
      </w:r>
      <w:proofErr w:type="gramStart"/>
      <w:r w:rsidR="00563F7B" w:rsidRPr="00255222">
        <w:rPr>
          <w:rFonts w:eastAsia="黑体" w:cs="Arial"/>
        </w:rPr>
        <w:t>使</w:t>
      </w:r>
      <w:r w:rsidRPr="00255222">
        <w:rPr>
          <w:rFonts w:eastAsia="黑体" w:cs="Arial"/>
        </w:rPr>
        <w:t>烧录工具</w:t>
      </w:r>
      <w:proofErr w:type="gramEnd"/>
      <w:r w:rsidRPr="00255222">
        <w:rPr>
          <w:rFonts w:eastAsia="黑体" w:cs="Arial"/>
        </w:rPr>
        <w:t>能找到需要</w:t>
      </w:r>
      <w:r w:rsidRPr="00255222">
        <w:rPr>
          <w:rFonts w:eastAsia="黑体" w:cs="Arial"/>
        </w:rPr>
        <w:t>key license file</w:t>
      </w:r>
      <w:r w:rsidRPr="00255222">
        <w:rPr>
          <w:rFonts w:eastAsia="黑体" w:cs="Arial"/>
        </w:rPr>
        <w:t>，通常把</w:t>
      </w:r>
      <w:r w:rsidRPr="00255222">
        <w:rPr>
          <w:rFonts w:eastAsia="黑体" w:cs="Arial"/>
        </w:rPr>
        <w:t>Key</w:t>
      </w:r>
      <w:r w:rsidRPr="00255222">
        <w:rPr>
          <w:rFonts w:eastAsia="黑体" w:cs="Arial"/>
        </w:rPr>
        <w:t>文件拷贝到工具的安装目录下面的</w:t>
      </w:r>
      <w:r w:rsidRPr="00255222">
        <w:rPr>
          <w:rFonts w:eastAsia="黑体" w:cs="Arial"/>
        </w:rPr>
        <w:t>license</w:t>
      </w:r>
      <w:r w:rsidRPr="00255222">
        <w:rPr>
          <w:rFonts w:eastAsia="黑体" w:cs="Arial"/>
        </w:rPr>
        <w:t>目录即可</w:t>
      </w:r>
      <w:r w:rsidR="004B483C" w:rsidRPr="00255222">
        <w:rPr>
          <w:rFonts w:eastAsia="黑体" w:cs="Arial"/>
        </w:rPr>
        <w:t>。</w:t>
      </w:r>
    </w:p>
    <w:p w14:paraId="45235B5E" w14:textId="16D4CDB2" w:rsidR="0062053D" w:rsidRPr="00255222" w:rsidRDefault="0062053D" w:rsidP="0062053D">
      <w:pPr>
        <w:tabs>
          <w:tab w:val="left" w:pos="440"/>
        </w:tabs>
        <w:snapToGrid/>
        <w:spacing w:before="156" w:afterLines="0" w:after="0"/>
        <w:rPr>
          <w:rFonts w:eastAsia="黑体" w:cs="Arial"/>
        </w:rPr>
      </w:pPr>
      <w:r w:rsidRPr="00255222">
        <w:rPr>
          <w:rFonts w:eastAsia="黑体" w:cs="Arial"/>
        </w:rPr>
        <w:t>3</w:t>
      </w:r>
      <w:r w:rsidRPr="00255222">
        <w:rPr>
          <w:rFonts w:eastAsia="黑体" w:cs="Arial"/>
        </w:rPr>
        <w:t>、修改</w:t>
      </w:r>
      <w:r w:rsidRPr="00255222">
        <w:rPr>
          <w:rFonts w:eastAsia="黑体" w:cs="Arial"/>
        </w:rPr>
        <w:t>C:\Amlogic\Aml_Burn_Tool\V3\KeysProviderCfg.ini</w:t>
      </w:r>
      <w:r w:rsidRPr="00255222">
        <w:rPr>
          <w:rFonts w:eastAsia="黑体" w:cs="Arial"/>
        </w:rPr>
        <w:t>，</w:t>
      </w:r>
      <w:r w:rsidRPr="00255222">
        <w:rPr>
          <w:rFonts w:eastAsia="黑体" w:cs="Arial"/>
        </w:rPr>
        <w:t>KeysProviderCfg.ini</w:t>
      </w:r>
      <w:r w:rsidRPr="00255222">
        <w:rPr>
          <w:rFonts w:eastAsia="黑体" w:cs="Arial"/>
        </w:rPr>
        <w:t>用于配置工具解析</w:t>
      </w:r>
      <w:r w:rsidRPr="00255222">
        <w:rPr>
          <w:rFonts w:eastAsia="黑体" w:cs="Arial"/>
        </w:rPr>
        <w:t>license file</w:t>
      </w:r>
      <w:r w:rsidRPr="00255222">
        <w:rPr>
          <w:rFonts w:eastAsia="黑体" w:cs="Arial"/>
        </w:rPr>
        <w:t>的方式</w:t>
      </w:r>
      <w:r w:rsidR="004B483C" w:rsidRPr="00255222">
        <w:rPr>
          <w:rFonts w:eastAsia="黑体" w:cs="Arial"/>
        </w:rPr>
        <w:t>。</w:t>
      </w:r>
    </w:p>
    <w:p w14:paraId="78750A13" w14:textId="5DD8F126" w:rsidR="0062053D" w:rsidRPr="00255222" w:rsidRDefault="0062053D" w:rsidP="0062053D">
      <w:pPr>
        <w:tabs>
          <w:tab w:val="left" w:pos="440"/>
        </w:tabs>
        <w:snapToGrid/>
        <w:spacing w:before="156" w:afterLines="0" w:after="0"/>
        <w:rPr>
          <w:rFonts w:eastAsia="黑体" w:cs="Arial"/>
        </w:rPr>
      </w:pPr>
      <w:r w:rsidRPr="00255222">
        <w:rPr>
          <w:rFonts w:eastAsia="黑体" w:cs="Arial"/>
        </w:rPr>
        <w:t>4</w:t>
      </w:r>
      <w:r w:rsidRPr="00255222">
        <w:rPr>
          <w:rFonts w:eastAsia="黑体" w:cs="Arial"/>
        </w:rPr>
        <w:t>、</w:t>
      </w:r>
      <w:r w:rsidR="00563F7B" w:rsidRPr="00255222">
        <w:rPr>
          <w:rFonts w:eastAsia="黑体" w:cs="Arial"/>
        </w:rPr>
        <w:t>与</w:t>
      </w:r>
      <w:r w:rsidRPr="00255222">
        <w:rPr>
          <w:rFonts w:eastAsia="黑体" w:cs="Arial"/>
        </w:rPr>
        <w:t>普通</w:t>
      </w:r>
      <w:proofErr w:type="gramStart"/>
      <w:r w:rsidRPr="00255222">
        <w:rPr>
          <w:rFonts w:eastAsia="黑体" w:cs="Arial"/>
        </w:rPr>
        <w:t>烧录包一样</w:t>
      </w:r>
      <w:proofErr w:type="gramEnd"/>
      <w:r w:rsidRPr="00255222">
        <w:rPr>
          <w:rFonts w:eastAsia="黑体" w:cs="Arial"/>
        </w:rPr>
        <w:t>正常烧录</w:t>
      </w:r>
      <w:r w:rsidR="004B483C" w:rsidRPr="00255222">
        <w:rPr>
          <w:rFonts w:eastAsia="黑体" w:cs="Arial"/>
        </w:rPr>
        <w:t>。</w:t>
      </w:r>
    </w:p>
    <w:p w14:paraId="51E993BB" w14:textId="3026D340" w:rsidR="00DC3274" w:rsidRPr="00255222" w:rsidRDefault="00DC3274" w:rsidP="0062053D">
      <w:pPr>
        <w:spacing w:before="156" w:after="156"/>
        <w:rPr>
          <w:rFonts w:eastAsia="黑体" w:cs="Arial"/>
        </w:rPr>
        <w:sectPr w:rsidR="00DC3274" w:rsidRPr="00255222" w:rsidSect="006E35A7">
          <w:headerReference w:type="default" r:id="rId22"/>
          <w:footerReference w:type="default" r:id="rId23"/>
          <w:pgSz w:w="11906" w:h="16838"/>
          <w:pgMar w:top="1440" w:right="1800" w:bottom="1440" w:left="1800" w:header="720" w:footer="720" w:gutter="0"/>
          <w:pgNumType w:start="1"/>
          <w:cols w:space="425"/>
          <w:docGrid w:type="lines" w:linePitch="312"/>
        </w:sectPr>
      </w:pPr>
    </w:p>
    <w:p w14:paraId="5B94231C" w14:textId="093625BC" w:rsidR="00890360" w:rsidRPr="00255222" w:rsidRDefault="00890360" w:rsidP="00D24F4F">
      <w:pPr>
        <w:pStyle w:val="Title1"/>
        <w:spacing w:before="156" w:after="156"/>
      </w:pPr>
      <w:bookmarkStart w:id="16" w:name="_Toc29226"/>
      <w:bookmarkStart w:id="17" w:name="_Toc166315216"/>
      <w:r w:rsidRPr="00255222">
        <w:lastRenderedPageBreak/>
        <w:t>添加烧录</w:t>
      </w:r>
      <w:r w:rsidR="00747B7D" w:rsidRPr="00255222">
        <w:t>K</w:t>
      </w:r>
      <w:r w:rsidRPr="00255222">
        <w:t>ey</w:t>
      </w:r>
      <w:r w:rsidRPr="00255222">
        <w:t>的选项</w:t>
      </w:r>
      <w:bookmarkEnd w:id="16"/>
      <w:bookmarkEnd w:id="17"/>
    </w:p>
    <w:p w14:paraId="2DB41B87" w14:textId="39D25466" w:rsidR="00890360" w:rsidRPr="00255222" w:rsidRDefault="00747B7D" w:rsidP="00747B7D">
      <w:pPr>
        <w:tabs>
          <w:tab w:val="left" w:pos="440"/>
        </w:tabs>
        <w:snapToGrid/>
        <w:spacing w:before="156" w:afterLines="0" w:after="0"/>
        <w:rPr>
          <w:rFonts w:eastAsia="黑体" w:cs="Arial"/>
        </w:rPr>
      </w:pPr>
      <w:r w:rsidRPr="00255222">
        <w:rPr>
          <w:rFonts w:eastAsia="黑体" w:cs="Arial"/>
        </w:rPr>
        <w:t>首先，需要给烧录的镜像添加</w:t>
      </w:r>
      <w:r w:rsidRPr="00255222">
        <w:rPr>
          <w:rFonts w:eastAsia="黑体" w:cs="Arial"/>
        </w:rPr>
        <w:t>Key</w:t>
      </w:r>
      <w:r w:rsidRPr="00255222">
        <w:rPr>
          <w:rFonts w:eastAsia="黑体" w:cs="Arial"/>
        </w:rPr>
        <w:t>信息，</w:t>
      </w:r>
      <w:r w:rsidR="00DD1ED1" w:rsidRPr="00255222">
        <w:rPr>
          <w:rFonts w:eastAsia="黑体" w:cs="Arial"/>
        </w:rPr>
        <w:t>通知</w:t>
      </w:r>
      <w:r w:rsidRPr="00255222">
        <w:rPr>
          <w:rFonts w:eastAsia="黑体" w:cs="Arial"/>
        </w:rPr>
        <w:t>烧</w:t>
      </w:r>
      <w:proofErr w:type="gramStart"/>
      <w:r w:rsidRPr="00255222">
        <w:rPr>
          <w:rFonts w:eastAsia="黑体" w:cs="Arial"/>
        </w:rPr>
        <w:t>录工具</w:t>
      </w:r>
      <w:proofErr w:type="gramEnd"/>
      <w:r w:rsidRPr="00255222">
        <w:rPr>
          <w:rFonts w:eastAsia="黑体" w:cs="Arial"/>
        </w:rPr>
        <w:t>需要烧录哪些</w:t>
      </w:r>
      <w:r w:rsidRPr="00255222">
        <w:rPr>
          <w:rFonts w:eastAsia="黑体" w:cs="Arial"/>
        </w:rPr>
        <w:t>Key</w:t>
      </w:r>
      <w:r w:rsidRPr="00255222">
        <w:rPr>
          <w:rFonts w:eastAsia="黑体" w:cs="Arial"/>
        </w:rPr>
        <w:t>。</w:t>
      </w:r>
    </w:p>
    <w:p w14:paraId="4591504F" w14:textId="77777777" w:rsidR="00747B7D" w:rsidRPr="00255222" w:rsidRDefault="00747B7D" w:rsidP="00747B7D">
      <w:pPr>
        <w:pStyle w:val="Title2"/>
        <w:spacing w:before="156" w:after="156"/>
      </w:pPr>
      <w:bookmarkStart w:id="18" w:name="_Toc5526"/>
      <w:bookmarkStart w:id="19" w:name="_Toc166315217"/>
      <w:r w:rsidRPr="00255222">
        <w:t>工具主界面</w:t>
      </w:r>
      <w:bookmarkEnd w:id="18"/>
      <w:bookmarkEnd w:id="19"/>
    </w:p>
    <w:p w14:paraId="72C2CCD3" w14:textId="00A8EDD3" w:rsidR="00747B7D" w:rsidRPr="00255222" w:rsidRDefault="009363DA" w:rsidP="009363DA">
      <w:pPr>
        <w:snapToGrid/>
        <w:spacing w:before="156" w:afterLines="0" w:after="0"/>
        <w:rPr>
          <w:rFonts w:eastAsia="黑体" w:cs="Arial"/>
        </w:rPr>
      </w:pPr>
      <w:r w:rsidRPr="00255222">
        <w:rPr>
          <w:rFonts w:eastAsia="黑体" w:cs="Arial"/>
        </w:rPr>
        <w:t>安装完成客制</w:t>
      </w:r>
      <w:proofErr w:type="gramStart"/>
      <w:r w:rsidRPr="00255222">
        <w:rPr>
          <w:rFonts w:eastAsia="黑体" w:cs="Arial"/>
        </w:rPr>
        <w:t>化工具</w:t>
      </w:r>
      <w:proofErr w:type="gramEnd"/>
      <w:r w:rsidRPr="00255222">
        <w:rPr>
          <w:rFonts w:eastAsia="黑体" w:cs="Arial"/>
        </w:rPr>
        <w:t>后，点击</w:t>
      </w:r>
      <w:r w:rsidRPr="00255222">
        <w:rPr>
          <w:rFonts w:eastAsia="黑体" w:cs="Arial"/>
        </w:rPr>
        <w:t>CustomizationTool.exe</w:t>
      </w:r>
      <w:r w:rsidRPr="00255222">
        <w:rPr>
          <w:rFonts w:eastAsia="黑体" w:cs="Arial"/>
        </w:rPr>
        <w:t>。</w:t>
      </w:r>
      <w:r w:rsidR="00747B7D" w:rsidRPr="00255222">
        <w:rPr>
          <w:rFonts w:eastAsia="黑体" w:cs="Arial"/>
        </w:rPr>
        <w:t>使用客制</w:t>
      </w:r>
      <w:proofErr w:type="gramStart"/>
      <w:r w:rsidR="00747B7D" w:rsidRPr="00255222">
        <w:rPr>
          <w:rFonts w:eastAsia="黑体" w:cs="Arial"/>
        </w:rPr>
        <w:t>化工具</w:t>
      </w:r>
      <w:proofErr w:type="gramEnd"/>
      <w:r w:rsidR="00747B7D" w:rsidRPr="00255222">
        <w:rPr>
          <w:rFonts w:eastAsia="黑体" w:cs="Arial"/>
        </w:rPr>
        <w:t>添加烧录</w:t>
      </w:r>
      <w:r w:rsidR="00747B7D" w:rsidRPr="00255222">
        <w:rPr>
          <w:rFonts w:eastAsia="黑体" w:cs="Arial"/>
        </w:rPr>
        <w:t>Key</w:t>
      </w:r>
      <w:r w:rsidR="00747B7D" w:rsidRPr="00255222">
        <w:rPr>
          <w:rFonts w:eastAsia="黑体" w:cs="Arial"/>
        </w:rPr>
        <w:t>的选项。</w:t>
      </w:r>
    </w:p>
    <w:p w14:paraId="3638AA99" w14:textId="29397EC1" w:rsidR="00747B7D" w:rsidRPr="00255222" w:rsidRDefault="00747B7D" w:rsidP="00747B7D">
      <w:pPr>
        <w:tabs>
          <w:tab w:val="left" w:pos="440"/>
        </w:tabs>
        <w:snapToGrid/>
        <w:spacing w:before="156" w:afterLines="0" w:after="0"/>
        <w:rPr>
          <w:rFonts w:eastAsia="黑体" w:cs="Arial"/>
        </w:rPr>
      </w:pPr>
      <w:r w:rsidRPr="00255222">
        <w:rPr>
          <w:rFonts w:eastAsia="黑体" w:cs="Arial"/>
        </w:rPr>
        <w:t>弹出如下工具主界面（图</w:t>
      </w:r>
      <w:r w:rsidRPr="00255222">
        <w:rPr>
          <w:rFonts w:eastAsia="黑体" w:cs="Arial"/>
        </w:rPr>
        <w:t>1.1</w:t>
      </w:r>
      <w:r w:rsidRPr="00255222">
        <w:rPr>
          <w:rFonts w:eastAsia="黑体" w:cs="Arial"/>
        </w:rPr>
        <w:t>）。</w:t>
      </w:r>
    </w:p>
    <w:p w14:paraId="36F57172" w14:textId="3A193E58" w:rsidR="00747B7D" w:rsidRPr="00255222" w:rsidRDefault="00747B7D" w:rsidP="00747B7D">
      <w:pPr>
        <w:spacing w:before="156" w:after="156"/>
        <w:jc w:val="center"/>
        <w:rPr>
          <w:rFonts w:eastAsia="黑体" w:cs="Arial"/>
          <w:b/>
          <w:bCs/>
          <w:kern w:val="0"/>
          <w:sz w:val="24"/>
          <w:szCs w:val="24"/>
        </w:rPr>
      </w:pPr>
      <w:r w:rsidRPr="00255222">
        <w:rPr>
          <w:rFonts w:eastAsia="黑体" w:cs="Arial"/>
          <w:b/>
          <w:bCs/>
          <w:noProof/>
          <w:kern w:val="0"/>
          <w:sz w:val="24"/>
          <w:szCs w:val="24"/>
        </w:rPr>
        <w:drawing>
          <wp:inline distT="0" distB="0" distL="0" distR="0" wp14:anchorId="4A733F5B" wp14:editId="2F6112C1">
            <wp:extent cx="4785360" cy="3329940"/>
            <wp:effectExtent l="0" t="0" r="0" b="3810"/>
            <wp:docPr id="50765107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85360" cy="3329940"/>
                    </a:xfrm>
                    <a:prstGeom prst="rect">
                      <a:avLst/>
                    </a:prstGeom>
                    <a:noFill/>
                    <a:ln>
                      <a:noFill/>
                    </a:ln>
                    <a:effectLst/>
                  </pic:spPr>
                </pic:pic>
              </a:graphicData>
            </a:graphic>
          </wp:inline>
        </w:drawing>
      </w:r>
    </w:p>
    <w:p w14:paraId="010DEF4B" w14:textId="77777777" w:rsidR="00747B7D" w:rsidRPr="00255222" w:rsidRDefault="00747B7D" w:rsidP="00747B7D">
      <w:pPr>
        <w:snapToGrid/>
        <w:spacing w:before="156" w:afterLines="100" w:after="312"/>
        <w:jc w:val="center"/>
        <w:rPr>
          <w:rFonts w:eastAsia="黑体" w:cs="Arial"/>
        </w:rPr>
      </w:pPr>
      <w:r w:rsidRPr="00255222">
        <w:rPr>
          <w:rFonts w:eastAsia="黑体" w:cs="Arial"/>
        </w:rPr>
        <w:t>图</w:t>
      </w:r>
      <w:r w:rsidRPr="00255222">
        <w:rPr>
          <w:rFonts w:eastAsia="黑体" w:cs="Arial"/>
        </w:rPr>
        <w:t xml:space="preserve">1.1 </w:t>
      </w:r>
      <w:proofErr w:type="spellStart"/>
      <w:r w:rsidRPr="00255222">
        <w:rPr>
          <w:rFonts w:eastAsia="黑体" w:cs="Arial"/>
        </w:rPr>
        <w:t>CustomizationTool</w:t>
      </w:r>
      <w:proofErr w:type="spellEnd"/>
      <w:r w:rsidRPr="00255222">
        <w:rPr>
          <w:rFonts w:eastAsia="黑体" w:cs="Arial"/>
        </w:rPr>
        <w:t>主界面</w:t>
      </w:r>
    </w:p>
    <w:p w14:paraId="0EA1D1A9" w14:textId="77777777" w:rsidR="00747B7D" w:rsidRPr="00255222" w:rsidRDefault="00747B7D" w:rsidP="00747B7D">
      <w:pPr>
        <w:pStyle w:val="Title2"/>
        <w:spacing w:before="156" w:after="156"/>
      </w:pPr>
      <w:bookmarkStart w:id="20" w:name="_Toc8342"/>
      <w:bookmarkStart w:id="21" w:name="_Toc166315218"/>
      <w:r w:rsidRPr="00255222">
        <w:t>选择解压</w:t>
      </w:r>
      <w:proofErr w:type="gramStart"/>
      <w:r w:rsidRPr="00255222">
        <w:t>烧录包等级</w:t>
      </w:r>
      <w:bookmarkEnd w:id="20"/>
      <w:bookmarkEnd w:id="21"/>
      <w:proofErr w:type="gramEnd"/>
    </w:p>
    <w:p w14:paraId="70F509D3" w14:textId="77777777" w:rsidR="00747B7D" w:rsidRPr="00255222" w:rsidRDefault="00747B7D" w:rsidP="00750F22">
      <w:pPr>
        <w:tabs>
          <w:tab w:val="left" w:pos="440"/>
        </w:tabs>
        <w:snapToGrid/>
        <w:spacing w:before="156" w:afterLines="0" w:after="0"/>
        <w:rPr>
          <w:rFonts w:eastAsia="黑体" w:cs="Arial"/>
        </w:rPr>
      </w:pPr>
      <w:proofErr w:type="gramStart"/>
      <w:r w:rsidRPr="00255222">
        <w:rPr>
          <w:rFonts w:eastAsia="黑体" w:cs="Arial"/>
        </w:rPr>
        <w:t>点击主</w:t>
      </w:r>
      <w:proofErr w:type="gramEnd"/>
      <w:r w:rsidRPr="00255222">
        <w:rPr>
          <w:rFonts w:eastAsia="黑体" w:cs="Arial"/>
        </w:rPr>
        <w:t>界面里的</w:t>
      </w:r>
      <w:r w:rsidRPr="00255222">
        <w:rPr>
          <w:rFonts w:eastAsia="黑体" w:cs="Arial"/>
        </w:rPr>
        <w:t>“</w:t>
      </w:r>
      <w:r w:rsidRPr="00255222">
        <w:rPr>
          <w:rFonts w:eastAsia="黑体" w:cs="Arial"/>
        </w:rPr>
        <w:t>加载</w:t>
      </w:r>
      <w:r w:rsidRPr="00255222">
        <w:rPr>
          <w:rFonts w:eastAsia="黑体" w:cs="Arial"/>
        </w:rPr>
        <w:t>”</w:t>
      </w:r>
      <w:r w:rsidRPr="00255222">
        <w:rPr>
          <w:rFonts w:eastAsia="黑体" w:cs="Arial"/>
        </w:rPr>
        <w:t>，弹出解压选项对话框（图</w:t>
      </w:r>
      <w:r w:rsidRPr="00255222">
        <w:rPr>
          <w:rFonts w:eastAsia="黑体" w:cs="Arial"/>
        </w:rPr>
        <w:t>1.2</w:t>
      </w:r>
      <w:r w:rsidRPr="00255222">
        <w:rPr>
          <w:rFonts w:eastAsia="黑体" w:cs="Arial"/>
        </w:rPr>
        <w:t>），导入原始的镜像压缩包，选择</w:t>
      </w:r>
      <w:r w:rsidRPr="00255222">
        <w:rPr>
          <w:rFonts w:eastAsia="黑体" w:cs="Arial"/>
        </w:rPr>
        <w:t>“Key</w:t>
      </w:r>
      <w:r w:rsidRPr="00255222">
        <w:rPr>
          <w:rFonts w:eastAsia="黑体" w:cs="Arial"/>
        </w:rPr>
        <w:t>设置（设置烧录的</w:t>
      </w:r>
      <w:r w:rsidRPr="00255222">
        <w:rPr>
          <w:rFonts w:eastAsia="黑体" w:cs="Arial"/>
        </w:rPr>
        <w:t>Key</w:t>
      </w:r>
      <w:r w:rsidRPr="00255222">
        <w:rPr>
          <w:rFonts w:eastAsia="黑体" w:cs="Arial"/>
        </w:rPr>
        <w:t>名）</w:t>
      </w:r>
      <w:r w:rsidRPr="00255222">
        <w:rPr>
          <w:rFonts w:eastAsia="黑体" w:cs="Arial"/>
        </w:rPr>
        <w:t>”</w:t>
      </w:r>
      <w:r w:rsidRPr="00255222">
        <w:rPr>
          <w:rFonts w:eastAsia="黑体" w:cs="Arial"/>
        </w:rPr>
        <w:t>。</w:t>
      </w:r>
    </w:p>
    <w:p w14:paraId="0386C94C" w14:textId="148AA1C1" w:rsidR="00747B7D" w:rsidRPr="00255222" w:rsidRDefault="00747B7D" w:rsidP="00747B7D">
      <w:pPr>
        <w:snapToGrid/>
        <w:spacing w:beforeLines="0" w:before="0" w:after="156"/>
        <w:jc w:val="center"/>
        <w:rPr>
          <w:rFonts w:eastAsia="黑体" w:cs="Arial"/>
          <w:color w:val="000000"/>
          <w:sz w:val="23"/>
        </w:rPr>
      </w:pPr>
      <w:r w:rsidRPr="00255222">
        <w:rPr>
          <w:rFonts w:eastAsia="黑体" w:cs="Arial"/>
          <w:noProof/>
        </w:rPr>
        <w:lastRenderedPageBreak/>
        <w:drawing>
          <wp:inline distT="0" distB="0" distL="0" distR="0" wp14:anchorId="42526C56" wp14:editId="35C2FDAD">
            <wp:extent cx="4815840" cy="3360420"/>
            <wp:effectExtent l="0" t="0" r="3810" b="0"/>
            <wp:docPr id="14337510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15840" cy="3360420"/>
                    </a:xfrm>
                    <a:prstGeom prst="rect">
                      <a:avLst/>
                    </a:prstGeom>
                    <a:noFill/>
                    <a:ln>
                      <a:noFill/>
                    </a:ln>
                  </pic:spPr>
                </pic:pic>
              </a:graphicData>
            </a:graphic>
          </wp:inline>
        </w:drawing>
      </w:r>
    </w:p>
    <w:p w14:paraId="64E51830" w14:textId="77777777" w:rsidR="00747B7D" w:rsidRPr="00255222" w:rsidRDefault="00747B7D" w:rsidP="00747B7D">
      <w:pPr>
        <w:snapToGrid/>
        <w:spacing w:before="156" w:afterLines="100" w:after="312"/>
        <w:jc w:val="center"/>
        <w:rPr>
          <w:rFonts w:eastAsia="黑体" w:cs="Arial"/>
        </w:rPr>
      </w:pPr>
      <w:r w:rsidRPr="00255222">
        <w:rPr>
          <w:rFonts w:eastAsia="黑体" w:cs="Arial"/>
        </w:rPr>
        <w:t>图</w:t>
      </w:r>
      <w:r w:rsidRPr="00255222">
        <w:rPr>
          <w:rFonts w:eastAsia="黑体" w:cs="Arial"/>
        </w:rPr>
        <w:t>1.2</w:t>
      </w:r>
      <w:r w:rsidRPr="00255222">
        <w:rPr>
          <w:rFonts w:eastAsia="黑体" w:cs="Arial"/>
        </w:rPr>
        <w:t>选择</w:t>
      </w:r>
      <w:r w:rsidRPr="00255222">
        <w:rPr>
          <w:rFonts w:eastAsia="黑体" w:cs="Arial"/>
        </w:rPr>
        <w:t>“Key</w:t>
      </w:r>
      <w:r w:rsidRPr="00255222">
        <w:rPr>
          <w:rFonts w:eastAsia="黑体" w:cs="Arial"/>
        </w:rPr>
        <w:t>设置</w:t>
      </w:r>
      <w:r w:rsidRPr="00255222">
        <w:rPr>
          <w:rFonts w:eastAsia="黑体" w:cs="Arial"/>
        </w:rPr>
        <w:t>”</w:t>
      </w:r>
      <w:r w:rsidRPr="00255222">
        <w:rPr>
          <w:rFonts w:eastAsia="黑体" w:cs="Arial"/>
        </w:rPr>
        <w:t>选项</w:t>
      </w:r>
    </w:p>
    <w:p w14:paraId="43DDD064" w14:textId="35B2A2A3" w:rsidR="00747B7D" w:rsidRPr="00255222" w:rsidRDefault="003C16A4" w:rsidP="00747B7D">
      <w:pPr>
        <w:pStyle w:val="Title2"/>
        <w:spacing w:before="156" w:after="156"/>
      </w:pPr>
      <w:bookmarkStart w:id="22" w:name="_Toc12220"/>
      <w:r w:rsidRPr="00255222">
        <w:t xml:space="preserve"> </w:t>
      </w:r>
      <w:bookmarkStart w:id="23" w:name="_Toc166315219"/>
      <w:r w:rsidR="00747B7D" w:rsidRPr="00255222">
        <w:t>Key</w:t>
      </w:r>
      <w:r w:rsidR="00747B7D" w:rsidRPr="00255222">
        <w:t>页面说明</w:t>
      </w:r>
      <w:bookmarkEnd w:id="22"/>
      <w:bookmarkEnd w:id="23"/>
    </w:p>
    <w:p w14:paraId="2F9055D6" w14:textId="163F0060" w:rsidR="00747B7D" w:rsidRPr="00255222" w:rsidRDefault="00747B7D" w:rsidP="001C6259">
      <w:pPr>
        <w:tabs>
          <w:tab w:val="left" w:pos="440"/>
        </w:tabs>
        <w:snapToGrid/>
        <w:spacing w:before="156" w:afterLines="0" w:after="0"/>
        <w:rPr>
          <w:rFonts w:eastAsia="黑体" w:cs="Arial"/>
          <w:sz w:val="24"/>
          <w:szCs w:val="24"/>
        </w:rPr>
      </w:pPr>
      <w:r w:rsidRPr="00255222">
        <w:rPr>
          <w:rFonts w:eastAsia="黑体" w:cs="Arial"/>
        </w:rPr>
        <w:t>Key</w:t>
      </w:r>
      <w:r w:rsidRPr="00255222">
        <w:rPr>
          <w:rFonts w:eastAsia="黑体" w:cs="Arial"/>
        </w:rPr>
        <w:t>的配置界面如下图</w:t>
      </w:r>
      <w:r w:rsidRPr="00255222">
        <w:rPr>
          <w:rFonts w:eastAsia="黑体" w:cs="Arial"/>
        </w:rPr>
        <w:t>1</w:t>
      </w:r>
      <w:r w:rsidR="001C6259" w:rsidRPr="00255222">
        <w:rPr>
          <w:rFonts w:eastAsia="黑体" w:cs="Arial"/>
        </w:rPr>
        <w:t>.</w:t>
      </w:r>
      <w:r w:rsidRPr="00255222">
        <w:rPr>
          <w:rFonts w:eastAsia="黑体" w:cs="Arial"/>
        </w:rPr>
        <w:t>3</w:t>
      </w:r>
      <w:r w:rsidRPr="00255222">
        <w:rPr>
          <w:rFonts w:eastAsia="黑体" w:cs="Arial"/>
        </w:rPr>
        <w:t>，用于将要烧录的</w:t>
      </w:r>
      <w:r w:rsidRPr="00255222">
        <w:rPr>
          <w:rFonts w:eastAsia="黑体" w:cs="Arial"/>
        </w:rPr>
        <w:t>Key</w:t>
      </w:r>
      <w:r w:rsidRPr="00255222">
        <w:rPr>
          <w:rFonts w:eastAsia="黑体" w:cs="Arial"/>
        </w:rPr>
        <w:t>名字添加到生成的镜像中。</w:t>
      </w:r>
    </w:p>
    <w:p w14:paraId="4F39AD7C" w14:textId="39FA1631" w:rsidR="00747B7D" w:rsidRPr="00255222" w:rsidRDefault="00747B7D" w:rsidP="00747B7D">
      <w:pPr>
        <w:snapToGrid/>
        <w:spacing w:before="156" w:after="156"/>
        <w:ind w:firstLineChars="200" w:firstLine="420"/>
        <w:jc w:val="center"/>
        <w:rPr>
          <w:rFonts w:eastAsia="黑体" w:cs="Arial"/>
        </w:rPr>
      </w:pPr>
      <w:r w:rsidRPr="00255222">
        <w:rPr>
          <w:rFonts w:eastAsia="黑体" w:cs="Arial"/>
          <w:noProof/>
        </w:rPr>
        <w:drawing>
          <wp:inline distT="0" distB="0" distL="0" distR="0" wp14:anchorId="6F12F6C2" wp14:editId="6AFE546F">
            <wp:extent cx="4503420" cy="3116580"/>
            <wp:effectExtent l="0" t="0" r="0" b="7620"/>
            <wp:docPr id="4391394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03420" cy="3116580"/>
                    </a:xfrm>
                    <a:prstGeom prst="rect">
                      <a:avLst/>
                    </a:prstGeom>
                    <a:noFill/>
                    <a:ln>
                      <a:noFill/>
                    </a:ln>
                    <a:effectLst/>
                  </pic:spPr>
                </pic:pic>
              </a:graphicData>
            </a:graphic>
          </wp:inline>
        </w:drawing>
      </w:r>
    </w:p>
    <w:p w14:paraId="211FEF40" w14:textId="1AF07C9A" w:rsidR="001C6259" w:rsidRPr="00255222" w:rsidRDefault="001C6259" w:rsidP="001C6259">
      <w:pPr>
        <w:snapToGrid/>
        <w:spacing w:before="156" w:afterLines="100" w:after="312"/>
        <w:jc w:val="center"/>
        <w:rPr>
          <w:rFonts w:eastAsia="黑体" w:cs="Arial"/>
        </w:rPr>
      </w:pPr>
      <w:r w:rsidRPr="00255222">
        <w:rPr>
          <w:rFonts w:eastAsia="黑体" w:cs="Arial"/>
        </w:rPr>
        <w:t>图</w:t>
      </w:r>
      <w:r w:rsidRPr="00255222">
        <w:rPr>
          <w:rFonts w:eastAsia="黑体" w:cs="Arial"/>
        </w:rPr>
        <w:t>1.3 Key</w:t>
      </w:r>
      <w:r w:rsidRPr="00255222">
        <w:rPr>
          <w:rFonts w:eastAsia="黑体" w:cs="Arial"/>
        </w:rPr>
        <w:t>配置界面</w:t>
      </w:r>
    </w:p>
    <w:p w14:paraId="7E45863C" w14:textId="0FC08C7F" w:rsidR="00747B7D" w:rsidRPr="00255222" w:rsidRDefault="00747B7D" w:rsidP="001C6259">
      <w:pPr>
        <w:tabs>
          <w:tab w:val="left" w:pos="440"/>
        </w:tabs>
        <w:snapToGrid/>
        <w:spacing w:before="156" w:afterLines="0" w:after="0"/>
        <w:rPr>
          <w:rFonts w:eastAsia="黑体" w:cs="Arial"/>
        </w:rPr>
      </w:pPr>
      <w:r w:rsidRPr="00255222">
        <w:rPr>
          <w:rFonts w:eastAsia="黑体" w:cs="Arial"/>
        </w:rPr>
        <w:t>列表框有</w:t>
      </w:r>
      <w:r w:rsidRPr="00255222">
        <w:rPr>
          <w:rFonts w:eastAsia="黑体" w:cs="Arial"/>
        </w:rPr>
        <w:t>3</w:t>
      </w:r>
      <w:r w:rsidRPr="00255222">
        <w:rPr>
          <w:rFonts w:eastAsia="黑体" w:cs="Arial"/>
        </w:rPr>
        <w:t>列</w:t>
      </w:r>
      <w:r w:rsidR="0011792D" w:rsidRPr="00255222">
        <w:rPr>
          <w:rFonts w:eastAsia="黑体" w:cs="Arial"/>
        </w:rPr>
        <w:t>：</w:t>
      </w:r>
    </w:p>
    <w:p w14:paraId="4C3B9E83" w14:textId="1627D168" w:rsidR="00747B7D" w:rsidRPr="00255222" w:rsidRDefault="00747B7D">
      <w:pPr>
        <w:pStyle w:val="af1"/>
        <w:numPr>
          <w:ilvl w:val="0"/>
          <w:numId w:val="11"/>
        </w:numPr>
        <w:tabs>
          <w:tab w:val="left" w:pos="440"/>
        </w:tabs>
        <w:snapToGrid/>
        <w:spacing w:before="156" w:afterLines="0" w:after="0"/>
        <w:ind w:firstLineChars="0"/>
        <w:rPr>
          <w:rFonts w:eastAsia="黑体" w:cs="Arial"/>
        </w:rPr>
      </w:pPr>
      <w:r w:rsidRPr="00255222">
        <w:rPr>
          <w:rFonts w:eastAsia="黑体" w:cs="Arial"/>
        </w:rPr>
        <w:lastRenderedPageBreak/>
        <w:t>第一列</w:t>
      </w:r>
      <w:r w:rsidRPr="00255222">
        <w:rPr>
          <w:rFonts w:eastAsia="黑体" w:cs="Arial"/>
        </w:rPr>
        <w:t>“Key name”</w:t>
      </w:r>
      <w:r w:rsidR="00EB1DAA" w:rsidRPr="00255222">
        <w:rPr>
          <w:rFonts w:eastAsia="黑体" w:cs="Arial"/>
        </w:rPr>
        <w:t>是</w:t>
      </w:r>
      <w:r w:rsidR="00BB57CD" w:rsidRPr="00255222">
        <w:rPr>
          <w:rFonts w:eastAsia="黑体" w:cs="Arial"/>
        </w:rPr>
        <w:t>待</w:t>
      </w:r>
      <w:r w:rsidRPr="00255222">
        <w:rPr>
          <w:rFonts w:eastAsia="黑体" w:cs="Arial"/>
        </w:rPr>
        <w:t>烧录的</w:t>
      </w:r>
      <w:r w:rsidRPr="00255222">
        <w:rPr>
          <w:rFonts w:eastAsia="黑体" w:cs="Arial"/>
        </w:rPr>
        <w:t>Key</w:t>
      </w:r>
      <w:r w:rsidRPr="00255222">
        <w:rPr>
          <w:rFonts w:eastAsia="黑体" w:cs="Arial"/>
        </w:rPr>
        <w:t>名字，（烧录时</w:t>
      </w:r>
      <w:r w:rsidRPr="00255222">
        <w:rPr>
          <w:rFonts w:eastAsia="黑体" w:cs="Arial"/>
        </w:rPr>
        <w:t>Key</w:t>
      </w:r>
      <w:r w:rsidRPr="00255222">
        <w:rPr>
          <w:rFonts w:eastAsia="黑体" w:cs="Arial"/>
        </w:rPr>
        <w:t>指定的名字，与</w:t>
      </w:r>
      <w:proofErr w:type="gramStart"/>
      <w:r w:rsidRPr="00255222">
        <w:rPr>
          <w:rFonts w:eastAsia="黑体" w:cs="Arial"/>
        </w:rPr>
        <w:t>烧录包编译</w:t>
      </w:r>
      <w:proofErr w:type="gramEnd"/>
      <w:r w:rsidRPr="00255222">
        <w:rPr>
          <w:rFonts w:eastAsia="黑体" w:cs="Arial"/>
        </w:rPr>
        <w:t>时</w:t>
      </w:r>
      <w:proofErr w:type="spellStart"/>
      <w:r w:rsidRPr="00255222">
        <w:rPr>
          <w:rFonts w:eastAsia="黑体" w:cs="Arial"/>
        </w:rPr>
        <w:t>dts</w:t>
      </w:r>
      <w:proofErr w:type="spellEnd"/>
      <w:r w:rsidRPr="00255222">
        <w:rPr>
          <w:rFonts w:eastAsia="黑体" w:cs="Arial"/>
        </w:rPr>
        <w:t>的</w:t>
      </w:r>
      <w:r w:rsidRPr="00255222">
        <w:rPr>
          <w:rFonts w:eastAsia="黑体" w:cs="Arial"/>
        </w:rPr>
        <w:t>Key</w:t>
      </w:r>
      <w:r w:rsidRPr="00255222">
        <w:rPr>
          <w:rFonts w:eastAsia="黑体" w:cs="Arial"/>
        </w:rPr>
        <w:t>名</w:t>
      </w:r>
      <w:r w:rsidR="00BB57CD" w:rsidRPr="00255222">
        <w:rPr>
          <w:rFonts w:eastAsia="黑体" w:cs="Arial"/>
        </w:rPr>
        <w:t>字</w:t>
      </w:r>
      <w:r w:rsidRPr="00255222">
        <w:rPr>
          <w:rFonts w:eastAsia="黑体" w:cs="Arial"/>
        </w:rPr>
        <w:t>一致）</w:t>
      </w:r>
      <w:r w:rsidR="00093269" w:rsidRPr="00255222">
        <w:rPr>
          <w:rFonts w:eastAsia="黑体" w:cs="Arial"/>
        </w:rPr>
        <w:t>。</w:t>
      </w:r>
      <w:r w:rsidR="00093269" w:rsidRPr="00255222">
        <w:rPr>
          <w:rFonts w:eastAsia="黑体" w:cs="Arial"/>
        </w:rPr>
        <w:t>Key</w:t>
      </w:r>
      <w:r w:rsidR="00093269" w:rsidRPr="00255222">
        <w:rPr>
          <w:rFonts w:eastAsia="黑体" w:cs="Arial"/>
        </w:rPr>
        <w:t>页面已经存在的</w:t>
      </w:r>
      <w:r w:rsidR="00093269" w:rsidRPr="00255222">
        <w:rPr>
          <w:rFonts w:eastAsia="黑体" w:cs="Arial"/>
        </w:rPr>
        <w:t>Key name</w:t>
      </w:r>
      <w:r w:rsidR="00093269" w:rsidRPr="00255222">
        <w:rPr>
          <w:rFonts w:eastAsia="黑体" w:cs="Arial"/>
        </w:rPr>
        <w:t>，仅展示作用，表示此</w:t>
      </w:r>
      <w:r w:rsidR="00093269" w:rsidRPr="00255222">
        <w:rPr>
          <w:rFonts w:eastAsia="黑体" w:cs="Arial"/>
        </w:rPr>
        <w:t>Key name</w:t>
      </w:r>
      <w:r w:rsidR="00093269" w:rsidRPr="00255222">
        <w:rPr>
          <w:rFonts w:eastAsia="黑体" w:cs="Arial"/>
        </w:rPr>
        <w:t>是</w:t>
      </w:r>
      <w:proofErr w:type="gramStart"/>
      <w:r w:rsidR="00093269" w:rsidRPr="00255222">
        <w:rPr>
          <w:rFonts w:eastAsia="黑体" w:cs="Arial"/>
        </w:rPr>
        <w:t>公版支持</w:t>
      </w:r>
      <w:proofErr w:type="gramEnd"/>
      <w:r w:rsidR="00093269" w:rsidRPr="00255222">
        <w:rPr>
          <w:rFonts w:eastAsia="黑体" w:cs="Arial"/>
        </w:rPr>
        <w:t>的</w:t>
      </w:r>
      <w:r w:rsidR="00093269" w:rsidRPr="00255222">
        <w:rPr>
          <w:rFonts w:eastAsia="黑体" w:cs="Arial"/>
        </w:rPr>
        <w:t>Key name</w:t>
      </w:r>
      <w:r w:rsidR="00093269" w:rsidRPr="00255222">
        <w:rPr>
          <w:rFonts w:eastAsia="黑体" w:cs="Arial"/>
        </w:rPr>
        <w:t>。</w:t>
      </w:r>
      <w:r w:rsidR="00093269" w:rsidRPr="00255222">
        <w:rPr>
          <w:rFonts w:eastAsia="黑体" w:cs="Arial"/>
        </w:rPr>
        <w:t>Key</w:t>
      </w:r>
      <w:r w:rsidR="00093269" w:rsidRPr="00255222">
        <w:rPr>
          <w:rFonts w:eastAsia="黑体" w:cs="Arial"/>
        </w:rPr>
        <w:t>页面如没有需要的</w:t>
      </w:r>
      <w:r w:rsidR="00093269" w:rsidRPr="00255222">
        <w:rPr>
          <w:rFonts w:eastAsia="黑体" w:cs="Arial"/>
        </w:rPr>
        <w:t>Key name</w:t>
      </w:r>
      <w:r w:rsidR="00093269" w:rsidRPr="00255222">
        <w:rPr>
          <w:rFonts w:eastAsia="黑体" w:cs="Arial"/>
        </w:rPr>
        <w:t>，可以用键盘添加。</w:t>
      </w:r>
    </w:p>
    <w:p w14:paraId="263CE507" w14:textId="6C2BFE2E" w:rsidR="00747B7D" w:rsidRPr="00255222" w:rsidRDefault="00747B7D">
      <w:pPr>
        <w:pStyle w:val="af1"/>
        <w:numPr>
          <w:ilvl w:val="0"/>
          <w:numId w:val="11"/>
        </w:numPr>
        <w:tabs>
          <w:tab w:val="left" w:pos="440"/>
        </w:tabs>
        <w:snapToGrid/>
        <w:spacing w:before="156" w:afterLines="0" w:after="0"/>
        <w:ind w:firstLineChars="0"/>
        <w:rPr>
          <w:rFonts w:eastAsia="黑体" w:cs="Arial"/>
        </w:rPr>
      </w:pPr>
      <w:r w:rsidRPr="00255222">
        <w:rPr>
          <w:rFonts w:eastAsia="黑体" w:cs="Arial"/>
        </w:rPr>
        <w:t>第二列</w:t>
      </w:r>
      <w:r w:rsidRPr="00255222">
        <w:rPr>
          <w:rFonts w:eastAsia="黑体" w:cs="Arial"/>
        </w:rPr>
        <w:t>“File Name”</w:t>
      </w:r>
      <w:r w:rsidRPr="00255222">
        <w:rPr>
          <w:rFonts w:eastAsia="黑体" w:cs="Arial"/>
        </w:rPr>
        <w:t>是</w:t>
      </w:r>
      <w:r w:rsidRPr="00255222">
        <w:rPr>
          <w:rFonts w:eastAsia="黑体" w:cs="Arial"/>
        </w:rPr>
        <w:t>Key</w:t>
      </w:r>
      <w:r w:rsidRPr="00255222">
        <w:rPr>
          <w:rFonts w:eastAsia="黑体" w:cs="Arial"/>
        </w:rPr>
        <w:t>名字对应的</w:t>
      </w:r>
      <w:r w:rsidRPr="00255222">
        <w:rPr>
          <w:rFonts w:eastAsia="黑体" w:cs="Arial"/>
        </w:rPr>
        <w:t>Key</w:t>
      </w:r>
      <w:r w:rsidRPr="00255222">
        <w:rPr>
          <w:rFonts w:eastAsia="黑体" w:cs="Arial"/>
        </w:rPr>
        <w:t>文件名，即烧录时</w:t>
      </w:r>
      <w:r w:rsidRPr="00255222">
        <w:rPr>
          <w:rFonts w:eastAsia="黑体" w:cs="Arial"/>
        </w:rPr>
        <w:t>License</w:t>
      </w:r>
      <w:r w:rsidRPr="00255222">
        <w:rPr>
          <w:rFonts w:eastAsia="黑体" w:cs="Arial"/>
        </w:rPr>
        <w:t>目录要放的</w:t>
      </w:r>
      <w:r w:rsidRPr="00255222">
        <w:rPr>
          <w:rFonts w:eastAsia="黑体" w:cs="Arial"/>
        </w:rPr>
        <w:t>Key</w:t>
      </w:r>
      <w:r w:rsidRPr="00255222">
        <w:rPr>
          <w:rFonts w:eastAsia="黑体" w:cs="Arial"/>
        </w:rPr>
        <w:t>文件的名字（这一列仅是提示作用，可不填）</w:t>
      </w:r>
      <w:r w:rsidR="00093269" w:rsidRPr="00255222">
        <w:rPr>
          <w:rFonts w:eastAsia="黑体" w:cs="Arial"/>
        </w:rPr>
        <w:t>。</w:t>
      </w:r>
    </w:p>
    <w:p w14:paraId="092B046E" w14:textId="68117961" w:rsidR="00747B7D" w:rsidRPr="00255222" w:rsidRDefault="00747B7D">
      <w:pPr>
        <w:pStyle w:val="af1"/>
        <w:numPr>
          <w:ilvl w:val="0"/>
          <w:numId w:val="11"/>
        </w:numPr>
        <w:tabs>
          <w:tab w:val="left" w:pos="440"/>
        </w:tabs>
        <w:snapToGrid/>
        <w:spacing w:before="156" w:afterLines="0" w:after="0"/>
        <w:ind w:firstLineChars="0"/>
        <w:rPr>
          <w:rFonts w:eastAsia="黑体" w:cs="Arial"/>
        </w:rPr>
      </w:pPr>
      <w:r w:rsidRPr="00255222">
        <w:rPr>
          <w:rFonts w:eastAsia="黑体" w:cs="Arial"/>
        </w:rPr>
        <w:t>第三列</w:t>
      </w:r>
      <w:r w:rsidR="00B30B9A" w:rsidRPr="00255222">
        <w:rPr>
          <w:rFonts w:eastAsia="黑体" w:cs="Arial"/>
        </w:rPr>
        <w:t>“Burn or not”</w:t>
      </w:r>
      <w:r w:rsidRPr="00255222">
        <w:rPr>
          <w:rFonts w:eastAsia="黑体" w:cs="Arial"/>
        </w:rPr>
        <w:t>是设置</w:t>
      </w:r>
      <w:r w:rsidRPr="00255222">
        <w:rPr>
          <w:rFonts w:eastAsia="黑体" w:cs="Arial"/>
        </w:rPr>
        <w:t>Key</w:t>
      </w:r>
      <w:r w:rsidRPr="00255222">
        <w:rPr>
          <w:rFonts w:eastAsia="黑体" w:cs="Arial"/>
        </w:rPr>
        <w:t>的选定状态，</w:t>
      </w:r>
      <w:proofErr w:type="gramStart"/>
      <w:r w:rsidRPr="00255222">
        <w:rPr>
          <w:rFonts w:eastAsia="黑体" w:cs="Arial"/>
        </w:rPr>
        <w:t>勾选表示</w:t>
      </w:r>
      <w:proofErr w:type="gramEnd"/>
      <w:r w:rsidRPr="00255222">
        <w:rPr>
          <w:rFonts w:eastAsia="黑体" w:cs="Arial"/>
        </w:rPr>
        <w:t>该</w:t>
      </w:r>
      <w:r w:rsidRPr="00255222">
        <w:rPr>
          <w:rFonts w:eastAsia="黑体" w:cs="Arial"/>
        </w:rPr>
        <w:t>Key</w:t>
      </w:r>
      <w:r w:rsidRPr="00255222">
        <w:rPr>
          <w:rFonts w:eastAsia="黑体" w:cs="Arial"/>
        </w:rPr>
        <w:t>需要烧录；</w:t>
      </w:r>
      <w:r w:rsidR="00B30B9A" w:rsidRPr="00255222">
        <w:rPr>
          <w:rFonts w:eastAsia="黑体" w:cs="Arial"/>
        </w:rPr>
        <w:t>如果</w:t>
      </w:r>
      <w:r w:rsidRPr="00255222">
        <w:rPr>
          <w:rFonts w:eastAsia="黑体" w:cs="Arial"/>
        </w:rPr>
        <w:t>仅有第一列名字但第三列没有勾选，则不会烧录。</w:t>
      </w:r>
    </w:p>
    <w:p w14:paraId="3335FB5A" w14:textId="0033BE51" w:rsidR="00747B7D" w:rsidRPr="00255222" w:rsidRDefault="00093269" w:rsidP="004B58F1">
      <w:pPr>
        <w:tabs>
          <w:tab w:val="left" w:pos="440"/>
        </w:tabs>
        <w:snapToGrid/>
        <w:spacing w:before="156" w:afterLines="0" w:after="0"/>
        <w:rPr>
          <w:rFonts w:eastAsia="黑体" w:cs="Arial"/>
        </w:rPr>
      </w:pPr>
      <w:r w:rsidRPr="00255222">
        <w:rPr>
          <w:rFonts w:eastAsia="黑体" w:cs="Arial"/>
        </w:rPr>
        <w:t>K</w:t>
      </w:r>
      <w:r w:rsidR="00747B7D" w:rsidRPr="00255222">
        <w:rPr>
          <w:rFonts w:eastAsia="黑体" w:cs="Arial"/>
        </w:rPr>
        <w:t>ey</w:t>
      </w:r>
      <w:r w:rsidR="00747B7D" w:rsidRPr="00255222">
        <w:rPr>
          <w:rFonts w:eastAsia="黑体" w:cs="Arial"/>
        </w:rPr>
        <w:t>存储介质分为</w:t>
      </w:r>
      <w:proofErr w:type="spellStart"/>
      <w:r w:rsidR="00747B7D" w:rsidRPr="00255222">
        <w:rPr>
          <w:rFonts w:eastAsia="黑体" w:cs="Arial"/>
        </w:rPr>
        <w:t>unifykey</w:t>
      </w:r>
      <w:proofErr w:type="spellEnd"/>
      <w:r w:rsidR="00C8664B" w:rsidRPr="00255222">
        <w:rPr>
          <w:rFonts w:eastAsia="黑体" w:cs="Arial"/>
        </w:rPr>
        <w:t>和</w:t>
      </w:r>
      <w:proofErr w:type="spellStart"/>
      <w:r w:rsidR="00747B7D" w:rsidRPr="00255222">
        <w:rPr>
          <w:rFonts w:eastAsia="黑体" w:cs="Arial"/>
        </w:rPr>
        <w:t>provisionKey</w:t>
      </w:r>
      <w:proofErr w:type="spellEnd"/>
      <w:r w:rsidR="000B594C" w:rsidRPr="00255222">
        <w:rPr>
          <w:rFonts w:eastAsia="黑体" w:cs="Arial"/>
        </w:rPr>
        <w:t>和</w:t>
      </w:r>
      <w:proofErr w:type="spellStart"/>
      <w:r w:rsidR="000B594C" w:rsidRPr="00255222">
        <w:rPr>
          <w:rFonts w:eastAsia="黑体" w:cs="Arial"/>
        </w:rPr>
        <w:t>eFuse</w:t>
      </w:r>
      <w:proofErr w:type="spellEnd"/>
      <w:r w:rsidR="00747B7D" w:rsidRPr="00255222">
        <w:rPr>
          <w:rFonts w:eastAsia="黑体" w:cs="Arial"/>
        </w:rPr>
        <w:t>三种类型。</w:t>
      </w:r>
    </w:p>
    <w:p w14:paraId="38F87367" w14:textId="31CFE810" w:rsidR="00747B7D" w:rsidRPr="00255222" w:rsidRDefault="00747B7D">
      <w:pPr>
        <w:pStyle w:val="af1"/>
        <w:numPr>
          <w:ilvl w:val="0"/>
          <w:numId w:val="8"/>
        </w:numPr>
        <w:tabs>
          <w:tab w:val="left" w:pos="440"/>
        </w:tabs>
        <w:snapToGrid/>
        <w:spacing w:before="156" w:afterLines="0" w:after="0"/>
        <w:ind w:firstLineChars="0"/>
        <w:rPr>
          <w:rFonts w:eastAsia="黑体" w:cs="Arial"/>
        </w:rPr>
      </w:pPr>
      <w:proofErr w:type="spellStart"/>
      <w:r w:rsidRPr="00255222">
        <w:rPr>
          <w:rFonts w:eastAsia="黑体" w:cs="Arial"/>
        </w:rPr>
        <w:t>Unifykey</w:t>
      </w:r>
      <w:proofErr w:type="spellEnd"/>
      <w:r w:rsidRPr="00255222">
        <w:rPr>
          <w:rFonts w:eastAsia="黑体" w:cs="Arial"/>
        </w:rPr>
        <w:t>类型的</w:t>
      </w:r>
      <w:r w:rsidR="00C8664B" w:rsidRPr="00255222">
        <w:rPr>
          <w:rFonts w:eastAsia="黑体" w:cs="Arial"/>
        </w:rPr>
        <w:t>K</w:t>
      </w:r>
      <w:r w:rsidRPr="00255222">
        <w:rPr>
          <w:rFonts w:eastAsia="黑体" w:cs="Arial"/>
        </w:rPr>
        <w:t>ey name</w:t>
      </w:r>
      <w:r w:rsidR="00D90B88" w:rsidRPr="00255222">
        <w:rPr>
          <w:rFonts w:eastAsia="黑体" w:cs="Arial"/>
        </w:rPr>
        <w:t>，</w:t>
      </w:r>
      <w:r w:rsidRPr="00255222">
        <w:rPr>
          <w:rFonts w:eastAsia="黑体" w:cs="Arial"/>
        </w:rPr>
        <w:t>需确保在</w:t>
      </w:r>
      <w:proofErr w:type="spellStart"/>
      <w:r w:rsidRPr="00255222">
        <w:rPr>
          <w:rFonts w:eastAsia="黑体" w:cs="Arial"/>
        </w:rPr>
        <w:t>dts</w:t>
      </w:r>
      <w:proofErr w:type="spellEnd"/>
      <w:r w:rsidRPr="00255222">
        <w:rPr>
          <w:rFonts w:eastAsia="黑体" w:cs="Arial"/>
        </w:rPr>
        <w:t>的</w:t>
      </w:r>
      <w:r w:rsidRPr="00255222">
        <w:rPr>
          <w:rFonts w:eastAsia="黑体" w:cs="Arial"/>
        </w:rPr>
        <w:t>/</w:t>
      </w:r>
      <w:proofErr w:type="spellStart"/>
      <w:r w:rsidRPr="00255222">
        <w:rPr>
          <w:rFonts w:eastAsia="黑体" w:cs="Arial"/>
        </w:rPr>
        <w:t>unifykey</w:t>
      </w:r>
      <w:proofErr w:type="spellEnd"/>
      <w:r w:rsidRPr="00255222">
        <w:rPr>
          <w:rFonts w:eastAsia="黑体" w:cs="Arial"/>
        </w:rPr>
        <w:t>中</w:t>
      </w:r>
      <w:r w:rsidR="00F95470" w:rsidRPr="00255222">
        <w:rPr>
          <w:rFonts w:eastAsia="黑体" w:cs="Arial"/>
        </w:rPr>
        <w:t>已</w:t>
      </w:r>
      <w:r w:rsidRPr="00255222">
        <w:rPr>
          <w:rFonts w:eastAsia="黑体" w:cs="Arial"/>
        </w:rPr>
        <w:t>配置。</w:t>
      </w:r>
    </w:p>
    <w:p w14:paraId="2E7009BD" w14:textId="513176DB" w:rsidR="00747B7D" w:rsidRPr="00255222" w:rsidRDefault="00747B7D">
      <w:pPr>
        <w:pStyle w:val="af1"/>
        <w:numPr>
          <w:ilvl w:val="0"/>
          <w:numId w:val="8"/>
        </w:numPr>
        <w:tabs>
          <w:tab w:val="left" w:pos="440"/>
        </w:tabs>
        <w:snapToGrid/>
        <w:spacing w:before="156" w:afterLines="0" w:after="0"/>
        <w:ind w:firstLineChars="0"/>
        <w:rPr>
          <w:rFonts w:eastAsia="黑体" w:cs="Arial"/>
        </w:rPr>
      </w:pPr>
      <w:r w:rsidRPr="00255222">
        <w:rPr>
          <w:rFonts w:eastAsia="黑体" w:cs="Arial"/>
        </w:rPr>
        <w:t>Provision</w:t>
      </w:r>
      <w:r w:rsidRPr="00255222">
        <w:rPr>
          <w:rFonts w:eastAsia="黑体" w:cs="Arial"/>
        </w:rPr>
        <w:t>类型的</w:t>
      </w:r>
      <w:r w:rsidR="00C8664B" w:rsidRPr="00255222">
        <w:rPr>
          <w:rFonts w:eastAsia="黑体" w:cs="Arial"/>
        </w:rPr>
        <w:t>K</w:t>
      </w:r>
      <w:r w:rsidRPr="00255222">
        <w:rPr>
          <w:rFonts w:eastAsia="黑体" w:cs="Arial"/>
        </w:rPr>
        <w:t>ey name</w:t>
      </w:r>
      <w:r w:rsidR="00D90B88" w:rsidRPr="00255222">
        <w:rPr>
          <w:rFonts w:eastAsia="黑体" w:cs="Arial"/>
        </w:rPr>
        <w:t>，</w:t>
      </w:r>
      <w:r w:rsidRPr="00255222">
        <w:rPr>
          <w:rFonts w:eastAsia="黑体" w:cs="Arial"/>
        </w:rPr>
        <w:t>需要用</w:t>
      </w:r>
      <w:r w:rsidRPr="00255222">
        <w:rPr>
          <w:rFonts w:eastAsia="黑体" w:cs="Arial"/>
        </w:rPr>
        <w:t>KEY_PROVISION_</w:t>
      </w:r>
      <w:r w:rsidRPr="00255222">
        <w:rPr>
          <w:rFonts w:eastAsia="黑体" w:cs="Arial"/>
        </w:rPr>
        <w:t>开头，如</w:t>
      </w:r>
      <w:r w:rsidRPr="00255222">
        <w:rPr>
          <w:rFonts w:eastAsia="黑体" w:cs="Arial"/>
        </w:rPr>
        <w:t>KEY_PROVISION_MKGID</w:t>
      </w:r>
      <w:r w:rsidRPr="00255222">
        <w:rPr>
          <w:rFonts w:eastAsia="黑体" w:cs="Arial"/>
        </w:rPr>
        <w:t>。</w:t>
      </w:r>
    </w:p>
    <w:p w14:paraId="79220E34" w14:textId="1D768266" w:rsidR="00747B7D" w:rsidRPr="00255222" w:rsidRDefault="003638E5">
      <w:pPr>
        <w:pStyle w:val="af1"/>
        <w:numPr>
          <w:ilvl w:val="0"/>
          <w:numId w:val="8"/>
        </w:numPr>
        <w:tabs>
          <w:tab w:val="left" w:pos="440"/>
        </w:tabs>
        <w:snapToGrid/>
        <w:spacing w:before="156" w:afterLines="0" w:after="0"/>
        <w:ind w:firstLineChars="0"/>
        <w:rPr>
          <w:rFonts w:eastAsia="黑体" w:cs="Arial"/>
        </w:rPr>
      </w:pPr>
      <w:proofErr w:type="spellStart"/>
      <w:r w:rsidRPr="00255222">
        <w:rPr>
          <w:rFonts w:eastAsia="黑体" w:cs="Arial"/>
        </w:rPr>
        <w:t>eF</w:t>
      </w:r>
      <w:r w:rsidR="00747B7D" w:rsidRPr="00255222">
        <w:rPr>
          <w:rFonts w:eastAsia="黑体" w:cs="Arial"/>
        </w:rPr>
        <w:t>use</w:t>
      </w:r>
      <w:proofErr w:type="spellEnd"/>
      <w:r w:rsidR="00747B7D" w:rsidRPr="00255222">
        <w:rPr>
          <w:rFonts w:eastAsia="黑体" w:cs="Arial"/>
        </w:rPr>
        <w:t>类型的</w:t>
      </w:r>
      <w:r w:rsidR="00C8664B" w:rsidRPr="00255222">
        <w:rPr>
          <w:rFonts w:eastAsia="黑体" w:cs="Arial"/>
        </w:rPr>
        <w:t>K</w:t>
      </w:r>
      <w:r w:rsidR="00747B7D" w:rsidRPr="00255222">
        <w:rPr>
          <w:rFonts w:eastAsia="黑体" w:cs="Arial"/>
        </w:rPr>
        <w:t>ey</w:t>
      </w:r>
      <w:r w:rsidR="00C8664B" w:rsidRPr="00255222">
        <w:rPr>
          <w:rFonts w:eastAsia="黑体" w:cs="Arial"/>
        </w:rPr>
        <w:t xml:space="preserve"> </w:t>
      </w:r>
      <w:r w:rsidR="00747B7D" w:rsidRPr="00255222">
        <w:rPr>
          <w:rFonts w:eastAsia="黑体" w:cs="Arial"/>
        </w:rPr>
        <w:t>name</w:t>
      </w:r>
      <w:r w:rsidR="00D90B88" w:rsidRPr="00255222">
        <w:rPr>
          <w:rFonts w:eastAsia="黑体" w:cs="Arial"/>
        </w:rPr>
        <w:t>，</w:t>
      </w:r>
      <w:r w:rsidR="00747B7D" w:rsidRPr="00255222">
        <w:rPr>
          <w:rFonts w:eastAsia="黑体" w:cs="Arial"/>
        </w:rPr>
        <w:t>分为</w:t>
      </w:r>
      <w:r w:rsidR="00A95C85" w:rsidRPr="00255222">
        <w:rPr>
          <w:rFonts w:eastAsia="黑体" w:cs="Arial"/>
        </w:rPr>
        <w:t>pattern</w:t>
      </w:r>
      <w:r w:rsidR="00A95C85" w:rsidRPr="00255222">
        <w:rPr>
          <w:rFonts w:eastAsia="黑体" w:cs="Arial"/>
        </w:rPr>
        <w:t>模式和</w:t>
      </w:r>
      <w:r w:rsidR="00A95C85" w:rsidRPr="00255222">
        <w:rPr>
          <w:rFonts w:eastAsia="黑体" w:cs="Arial"/>
        </w:rPr>
        <w:t>obj</w:t>
      </w:r>
      <w:r w:rsidR="00A95C85" w:rsidRPr="00255222">
        <w:rPr>
          <w:rFonts w:eastAsia="黑体" w:cs="Arial"/>
        </w:rPr>
        <w:t>模式两</w:t>
      </w:r>
      <w:r w:rsidR="00747B7D" w:rsidRPr="00255222">
        <w:rPr>
          <w:rFonts w:eastAsia="黑体" w:cs="Arial"/>
        </w:rPr>
        <w:t>种</w:t>
      </w:r>
      <w:r w:rsidR="00A95C85" w:rsidRPr="00255222">
        <w:rPr>
          <w:rFonts w:eastAsia="黑体" w:cs="Arial"/>
        </w:rPr>
        <w:t>不同</w:t>
      </w:r>
      <w:r w:rsidR="00747B7D" w:rsidRPr="00255222">
        <w:rPr>
          <w:rFonts w:eastAsia="黑体" w:cs="Arial"/>
        </w:rPr>
        <w:t>格式，即二进制模式和文本模式。老芯片通常是</w:t>
      </w:r>
      <w:r w:rsidR="00747B7D" w:rsidRPr="00255222">
        <w:rPr>
          <w:rFonts w:eastAsia="黑体" w:cs="Arial"/>
        </w:rPr>
        <w:t>pattern</w:t>
      </w:r>
      <w:r w:rsidR="00747B7D" w:rsidRPr="00255222">
        <w:rPr>
          <w:rFonts w:eastAsia="黑体" w:cs="Arial"/>
        </w:rPr>
        <w:t>模式，新芯片通常是</w:t>
      </w:r>
      <w:r w:rsidR="00747B7D" w:rsidRPr="00255222">
        <w:rPr>
          <w:rFonts w:eastAsia="黑体" w:cs="Arial"/>
        </w:rPr>
        <w:t>obj</w:t>
      </w:r>
      <w:r w:rsidR="00747B7D" w:rsidRPr="00255222">
        <w:rPr>
          <w:rFonts w:eastAsia="黑体" w:cs="Arial"/>
        </w:rPr>
        <w:t>模式。</w:t>
      </w:r>
    </w:p>
    <w:p w14:paraId="38F2F18E" w14:textId="27526601" w:rsidR="00747B7D" w:rsidRPr="00255222" w:rsidRDefault="00747B7D" w:rsidP="004B58F1">
      <w:pPr>
        <w:tabs>
          <w:tab w:val="left" w:pos="440"/>
        </w:tabs>
        <w:snapToGrid/>
        <w:spacing w:before="156" w:afterLines="0" w:after="0"/>
        <w:rPr>
          <w:rFonts w:eastAsia="黑体" w:cs="Arial"/>
        </w:rPr>
      </w:pPr>
      <w:r w:rsidRPr="00255222">
        <w:rPr>
          <w:rFonts w:eastAsia="黑体" w:cs="Arial"/>
        </w:rPr>
        <w:t>pattern</w:t>
      </w:r>
      <w:r w:rsidRPr="00255222">
        <w:rPr>
          <w:rFonts w:eastAsia="黑体" w:cs="Arial"/>
        </w:rPr>
        <w:t>模式即二进制格式，</w:t>
      </w:r>
      <w:r w:rsidR="006900BC" w:rsidRPr="00255222">
        <w:rPr>
          <w:rFonts w:eastAsia="黑体" w:cs="Arial"/>
        </w:rPr>
        <w:t>对于</w:t>
      </w:r>
      <w:r w:rsidRPr="00255222">
        <w:rPr>
          <w:rFonts w:eastAsia="黑体" w:cs="Arial"/>
        </w:rPr>
        <w:t>单个</w:t>
      </w:r>
      <w:r w:rsidR="006900BC" w:rsidRPr="00255222">
        <w:rPr>
          <w:rFonts w:eastAsia="黑体" w:cs="Arial"/>
        </w:rPr>
        <w:t>或多个</w:t>
      </w:r>
      <w:r w:rsidRPr="00255222">
        <w:rPr>
          <w:rFonts w:eastAsia="黑体" w:cs="Arial"/>
        </w:rPr>
        <w:t xml:space="preserve">secure boot </w:t>
      </w:r>
      <w:proofErr w:type="spellStart"/>
      <w:r w:rsidRPr="00255222">
        <w:rPr>
          <w:rFonts w:eastAsia="黑体" w:cs="Arial"/>
        </w:rPr>
        <w:t>e</w:t>
      </w:r>
      <w:r w:rsidR="00D4736F" w:rsidRPr="00255222">
        <w:rPr>
          <w:rFonts w:eastAsia="黑体" w:cs="Arial"/>
        </w:rPr>
        <w:t>F</w:t>
      </w:r>
      <w:r w:rsidRPr="00255222">
        <w:rPr>
          <w:rFonts w:eastAsia="黑体" w:cs="Arial"/>
        </w:rPr>
        <w:t>use</w:t>
      </w:r>
      <w:proofErr w:type="spellEnd"/>
      <w:r w:rsidRPr="00255222">
        <w:rPr>
          <w:rFonts w:eastAsia="黑体" w:cs="Arial"/>
        </w:rPr>
        <w:t>，则</w:t>
      </w:r>
      <w:r w:rsidR="00D4736F" w:rsidRPr="00255222">
        <w:rPr>
          <w:rFonts w:eastAsia="黑体" w:cs="Arial"/>
        </w:rPr>
        <w:t>K</w:t>
      </w:r>
      <w:r w:rsidRPr="00255222">
        <w:rPr>
          <w:rFonts w:eastAsia="黑体" w:cs="Arial"/>
        </w:rPr>
        <w:t>ey</w:t>
      </w:r>
      <w:r w:rsidR="00D4736F" w:rsidRPr="00255222">
        <w:rPr>
          <w:rFonts w:eastAsia="黑体" w:cs="Arial"/>
        </w:rPr>
        <w:t xml:space="preserve"> </w:t>
      </w:r>
      <w:r w:rsidRPr="00255222">
        <w:rPr>
          <w:rFonts w:eastAsia="黑体" w:cs="Arial"/>
        </w:rPr>
        <w:t>name</w:t>
      </w:r>
      <w:r w:rsidRPr="00255222">
        <w:rPr>
          <w:rFonts w:eastAsia="黑体" w:cs="Arial"/>
        </w:rPr>
        <w:t>是</w:t>
      </w:r>
      <w:proofErr w:type="spellStart"/>
      <w:r w:rsidRPr="00255222">
        <w:rPr>
          <w:rFonts w:eastAsia="黑体" w:cs="Arial"/>
        </w:rPr>
        <w:t>secure_boot_set</w:t>
      </w:r>
      <w:proofErr w:type="spellEnd"/>
      <w:r w:rsidR="00C8664B" w:rsidRPr="00255222">
        <w:rPr>
          <w:rFonts w:eastAsia="黑体" w:cs="Arial"/>
        </w:rPr>
        <w:t>。</w:t>
      </w:r>
      <w:r w:rsidRPr="00255222">
        <w:rPr>
          <w:rFonts w:eastAsia="黑体" w:cs="Arial"/>
        </w:rPr>
        <w:t>其它非</w:t>
      </w:r>
      <w:r w:rsidRPr="00255222">
        <w:rPr>
          <w:rFonts w:eastAsia="黑体" w:cs="Arial"/>
        </w:rPr>
        <w:t>secure boot</w:t>
      </w:r>
      <w:r w:rsidRPr="00255222">
        <w:rPr>
          <w:rFonts w:eastAsia="黑体" w:cs="Arial"/>
        </w:rPr>
        <w:t>的</w:t>
      </w:r>
      <w:r w:rsidR="00D4736F" w:rsidRPr="00255222">
        <w:rPr>
          <w:rFonts w:eastAsia="黑体" w:cs="Arial"/>
        </w:rPr>
        <w:t>K</w:t>
      </w:r>
      <w:r w:rsidRPr="00255222">
        <w:rPr>
          <w:rFonts w:eastAsia="黑体" w:cs="Arial"/>
        </w:rPr>
        <w:t>ey</w:t>
      </w:r>
      <w:r w:rsidR="00D4736F" w:rsidRPr="00255222">
        <w:rPr>
          <w:rFonts w:eastAsia="黑体" w:cs="Arial"/>
        </w:rPr>
        <w:t xml:space="preserve"> </w:t>
      </w:r>
      <w:r w:rsidRPr="00255222">
        <w:rPr>
          <w:rFonts w:eastAsia="黑体" w:cs="Arial"/>
        </w:rPr>
        <w:t>name</w:t>
      </w:r>
      <w:r w:rsidRPr="00255222">
        <w:rPr>
          <w:rFonts w:eastAsia="黑体" w:cs="Arial"/>
        </w:rPr>
        <w:t>为</w:t>
      </w:r>
      <w:proofErr w:type="spellStart"/>
      <w:r w:rsidRPr="00255222">
        <w:rPr>
          <w:rFonts w:eastAsia="黑体" w:cs="Arial"/>
        </w:rPr>
        <w:t>amlogic_pattern_xxx</w:t>
      </w:r>
      <w:proofErr w:type="spellEnd"/>
      <w:r w:rsidRPr="00255222">
        <w:rPr>
          <w:rFonts w:eastAsia="黑体" w:cs="Arial"/>
        </w:rPr>
        <w:t>，其中</w:t>
      </w:r>
      <w:r w:rsidRPr="00255222">
        <w:rPr>
          <w:rFonts w:eastAsia="黑体" w:cs="Arial"/>
        </w:rPr>
        <w:t>pattern</w:t>
      </w:r>
      <w:r w:rsidRPr="00255222">
        <w:rPr>
          <w:rFonts w:eastAsia="黑体" w:cs="Arial"/>
        </w:rPr>
        <w:t>可有多个，如</w:t>
      </w:r>
      <w:proofErr w:type="spellStart"/>
      <w:r w:rsidRPr="00255222">
        <w:rPr>
          <w:rFonts w:eastAsia="黑体" w:cs="Arial"/>
        </w:rPr>
        <w:t>amlogic_pattern_drm</w:t>
      </w:r>
      <w:proofErr w:type="spellEnd"/>
      <w:r w:rsidR="00C8664B" w:rsidRPr="00255222">
        <w:rPr>
          <w:rFonts w:eastAsia="黑体" w:cs="Arial"/>
        </w:rPr>
        <w:t>、</w:t>
      </w:r>
      <w:r w:rsidRPr="00255222">
        <w:rPr>
          <w:rFonts w:eastAsia="黑体" w:cs="Arial"/>
        </w:rPr>
        <w:t xml:space="preserve"> </w:t>
      </w:r>
      <w:proofErr w:type="spellStart"/>
      <w:r w:rsidRPr="00255222">
        <w:rPr>
          <w:rFonts w:eastAsia="黑体" w:cs="Arial"/>
        </w:rPr>
        <w:t>amlogic_pattern_usb_pwd</w:t>
      </w:r>
      <w:proofErr w:type="spellEnd"/>
      <w:r w:rsidRPr="00255222">
        <w:rPr>
          <w:rFonts w:eastAsia="黑体" w:cs="Arial"/>
        </w:rPr>
        <w:t>。</w:t>
      </w:r>
    </w:p>
    <w:p w14:paraId="667D5B24" w14:textId="3024279D" w:rsidR="00747B7D" w:rsidRPr="00255222" w:rsidRDefault="000644C2" w:rsidP="004B58F1">
      <w:pPr>
        <w:tabs>
          <w:tab w:val="left" w:pos="440"/>
        </w:tabs>
        <w:snapToGrid/>
        <w:spacing w:before="156" w:afterLines="0" w:after="0"/>
        <w:rPr>
          <w:rFonts w:eastAsia="黑体" w:cs="Arial"/>
        </w:rPr>
      </w:pPr>
      <w:r w:rsidRPr="00255222">
        <w:rPr>
          <w:rFonts w:eastAsia="黑体" w:cs="Arial"/>
        </w:rPr>
        <w:t>secure boot</w:t>
      </w:r>
      <w:r w:rsidRPr="00255222">
        <w:rPr>
          <w:rFonts w:eastAsia="黑体" w:cs="Arial"/>
        </w:rPr>
        <w:t>的</w:t>
      </w:r>
      <w:r w:rsidR="00747B7D" w:rsidRPr="00255222">
        <w:rPr>
          <w:rFonts w:eastAsia="黑体" w:cs="Arial"/>
        </w:rPr>
        <w:t>pattern</w:t>
      </w:r>
      <w:r w:rsidR="00747B7D" w:rsidRPr="00255222">
        <w:rPr>
          <w:rFonts w:eastAsia="黑体" w:cs="Arial"/>
        </w:rPr>
        <w:t>即</w:t>
      </w:r>
      <w:proofErr w:type="spellStart"/>
      <w:r w:rsidR="00747B7D" w:rsidRPr="00255222">
        <w:rPr>
          <w:rFonts w:eastAsia="黑体" w:cs="Arial"/>
        </w:rPr>
        <w:t>secure_boot_set</w:t>
      </w:r>
      <w:proofErr w:type="spellEnd"/>
      <w:r w:rsidR="00D90B88" w:rsidRPr="00255222">
        <w:rPr>
          <w:rFonts w:eastAsia="黑体" w:cs="Arial"/>
        </w:rPr>
        <w:t>，</w:t>
      </w:r>
      <w:r w:rsidR="00747B7D" w:rsidRPr="00255222">
        <w:rPr>
          <w:rFonts w:eastAsia="黑体" w:cs="Arial"/>
        </w:rPr>
        <w:t>一旦</w:t>
      </w:r>
      <w:r w:rsidRPr="00255222">
        <w:rPr>
          <w:rFonts w:eastAsia="黑体" w:cs="Arial"/>
        </w:rPr>
        <w:t>进入烧录</w:t>
      </w:r>
      <w:r w:rsidR="00747B7D" w:rsidRPr="00255222">
        <w:rPr>
          <w:rFonts w:eastAsia="黑体" w:cs="Arial"/>
        </w:rPr>
        <w:t>，那么断电重启后，</w:t>
      </w:r>
      <w:r w:rsidRPr="00255222">
        <w:rPr>
          <w:rFonts w:eastAsia="黑体" w:cs="Arial"/>
        </w:rPr>
        <w:t>S</w:t>
      </w:r>
      <w:r w:rsidR="00747B7D" w:rsidRPr="00255222">
        <w:rPr>
          <w:rFonts w:eastAsia="黑体" w:cs="Arial"/>
        </w:rPr>
        <w:t>o</w:t>
      </w:r>
      <w:r w:rsidRPr="00255222">
        <w:rPr>
          <w:rFonts w:eastAsia="黑体" w:cs="Arial"/>
        </w:rPr>
        <w:t>C</w:t>
      </w:r>
      <w:r w:rsidR="00747B7D" w:rsidRPr="00255222">
        <w:rPr>
          <w:rFonts w:eastAsia="黑体" w:cs="Arial"/>
        </w:rPr>
        <w:t>进入加密状态，使用工具再烧录</w:t>
      </w:r>
      <w:proofErr w:type="spellStart"/>
      <w:r w:rsidR="00747B7D" w:rsidRPr="00255222">
        <w:rPr>
          <w:rFonts w:eastAsia="黑体" w:cs="Arial"/>
        </w:rPr>
        <w:t>secure_boot_set</w:t>
      </w:r>
      <w:proofErr w:type="spellEnd"/>
      <w:r w:rsidR="00747B7D" w:rsidRPr="00255222">
        <w:rPr>
          <w:rFonts w:eastAsia="黑体" w:cs="Arial"/>
        </w:rPr>
        <w:t>或者</w:t>
      </w:r>
      <w:proofErr w:type="spellStart"/>
      <w:r w:rsidR="00747B7D" w:rsidRPr="00255222">
        <w:rPr>
          <w:rFonts w:eastAsia="黑体" w:cs="Arial"/>
        </w:rPr>
        <w:t>amlogic_pattern_xxx</w:t>
      </w:r>
      <w:proofErr w:type="spellEnd"/>
      <w:r w:rsidR="00747B7D" w:rsidRPr="00255222">
        <w:rPr>
          <w:rFonts w:eastAsia="黑体" w:cs="Arial"/>
        </w:rPr>
        <w:t>，</w:t>
      </w:r>
      <w:r w:rsidR="00E04DDC" w:rsidRPr="00255222">
        <w:rPr>
          <w:rFonts w:eastAsia="黑体" w:cs="Arial"/>
        </w:rPr>
        <w:t>均</w:t>
      </w:r>
      <w:r w:rsidR="00747B7D" w:rsidRPr="00255222">
        <w:rPr>
          <w:rFonts w:eastAsia="黑体" w:cs="Arial"/>
        </w:rPr>
        <w:t>不</w:t>
      </w:r>
      <w:r w:rsidRPr="00255222">
        <w:rPr>
          <w:rFonts w:eastAsia="黑体" w:cs="Arial"/>
        </w:rPr>
        <w:t>被</w:t>
      </w:r>
      <w:r w:rsidR="00747B7D" w:rsidRPr="00255222">
        <w:rPr>
          <w:rFonts w:eastAsia="黑体" w:cs="Arial"/>
        </w:rPr>
        <w:t>处理。已经烧录过</w:t>
      </w:r>
      <w:r w:rsidR="00747B7D" w:rsidRPr="00255222">
        <w:rPr>
          <w:rFonts w:eastAsia="黑体" w:cs="Arial"/>
        </w:rPr>
        <w:t>secure boot enable</w:t>
      </w:r>
      <w:r w:rsidR="00747B7D" w:rsidRPr="00255222">
        <w:rPr>
          <w:rFonts w:eastAsia="黑体" w:cs="Arial"/>
        </w:rPr>
        <w:t>的</w:t>
      </w:r>
      <w:proofErr w:type="spellStart"/>
      <w:r w:rsidR="00747B7D" w:rsidRPr="00255222">
        <w:rPr>
          <w:rFonts w:eastAsia="黑体" w:cs="Arial"/>
        </w:rPr>
        <w:t>e</w:t>
      </w:r>
      <w:r w:rsidRPr="00255222">
        <w:rPr>
          <w:rFonts w:eastAsia="黑体" w:cs="Arial"/>
        </w:rPr>
        <w:t>F</w:t>
      </w:r>
      <w:r w:rsidR="00747B7D" w:rsidRPr="00255222">
        <w:rPr>
          <w:rFonts w:eastAsia="黑体" w:cs="Arial"/>
        </w:rPr>
        <w:t>use</w:t>
      </w:r>
      <w:proofErr w:type="spellEnd"/>
      <w:r w:rsidR="00747B7D" w:rsidRPr="00255222">
        <w:rPr>
          <w:rFonts w:eastAsia="黑体" w:cs="Arial"/>
        </w:rPr>
        <w:t xml:space="preserve"> pattern</w:t>
      </w:r>
      <w:r w:rsidR="00747B7D" w:rsidRPr="00255222">
        <w:rPr>
          <w:rFonts w:eastAsia="黑体" w:cs="Arial"/>
        </w:rPr>
        <w:t>，</w:t>
      </w:r>
      <w:r w:rsidR="00C8664B" w:rsidRPr="00255222">
        <w:rPr>
          <w:rFonts w:eastAsia="黑体" w:cs="Arial"/>
        </w:rPr>
        <w:t>如</w:t>
      </w:r>
      <w:r w:rsidR="00747B7D" w:rsidRPr="00255222">
        <w:rPr>
          <w:rFonts w:eastAsia="黑体" w:cs="Arial"/>
        </w:rPr>
        <w:t>需要再烧</w:t>
      </w:r>
      <w:proofErr w:type="gramStart"/>
      <w:r w:rsidR="00747B7D" w:rsidRPr="00255222">
        <w:rPr>
          <w:rFonts w:eastAsia="黑体" w:cs="Arial"/>
        </w:rPr>
        <w:t>录其它</w:t>
      </w:r>
      <w:proofErr w:type="gramEnd"/>
      <w:r w:rsidR="00747B7D" w:rsidRPr="00255222">
        <w:rPr>
          <w:rFonts w:eastAsia="黑体" w:cs="Arial"/>
        </w:rPr>
        <w:t>pattern</w:t>
      </w:r>
      <w:r w:rsidR="00747B7D" w:rsidRPr="00255222">
        <w:rPr>
          <w:rFonts w:eastAsia="黑体" w:cs="Arial"/>
        </w:rPr>
        <w:t>可用</w:t>
      </w:r>
      <w:proofErr w:type="spellStart"/>
      <w:r w:rsidR="00747B7D" w:rsidRPr="00255222">
        <w:rPr>
          <w:rFonts w:eastAsia="黑体" w:cs="Arial"/>
        </w:rPr>
        <w:t>usb</w:t>
      </w:r>
      <w:proofErr w:type="spellEnd"/>
      <w:r w:rsidR="00747B7D" w:rsidRPr="00255222">
        <w:rPr>
          <w:rFonts w:eastAsia="黑体" w:cs="Arial"/>
        </w:rPr>
        <w:t>工具以外的方式去烧录。推荐工厂生产过程只在一个工位烧录一个或多个</w:t>
      </w:r>
      <w:proofErr w:type="spellStart"/>
      <w:r w:rsidR="00747B7D" w:rsidRPr="00255222">
        <w:rPr>
          <w:rFonts w:eastAsia="黑体" w:cs="Arial"/>
        </w:rPr>
        <w:t>e</w:t>
      </w:r>
      <w:r w:rsidRPr="00255222">
        <w:rPr>
          <w:rFonts w:eastAsia="黑体" w:cs="Arial"/>
        </w:rPr>
        <w:t>F</w:t>
      </w:r>
      <w:r w:rsidR="00747B7D" w:rsidRPr="00255222">
        <w:rPr>
          <w:rFonts w:eastAsia="黑体" w:cs="Arial"/>
        </w:rPr>
        <w:t>use</w:t>
      </w:r>
      <w:proofErr w:type="spellEnd"/>
      <w:r w:rsidR="00747B7D" w:rsidRPr="00255222">
        <w:rPr>
          <w:rFonts w:eastAsia="黑体" w:cs="Arial"/>
        </w:rPr>
        <w:t>。</w:t>
      </w:r>
    </w:p>
    <w:p w14:paraId="143D6CE5" w14:textId="1E4CF4B1" w:rsidR="00747B7D" w:rsidRPr="00255222" w:rsidRDefault="00747B7D" w:rsidP="004B58F1">
      <w:pPr>
        <w:tabs>
          <w:tab w:val="left" w:pos="440"/>
        </w:tabs>
        <w:snapToGrid/>
        <w:spacing w:before="156" w:afterLines="0" w:after="0"/>
        <w:rPr>
          <w:rFonts w:eastAsia="黑体" w:cs="Arial"/>
        </w:rPr>
      </w:pPr>
      <w:r w:rsidRPr="00255222">
        <w:rPr>
          <w:rFonts w:eastAsia="黑体" w:cs="Arial"/>
        </w:rPr>
        <w:t>新版本芯片可用</w:t>
      </w:r>
      <w:r w:rsidRPr="00255222">
        <w:rPr>
          <w:rFonts w:eastAsia="黑体" w:cs="Arial"/>
        </w:rPr>
        <w:t>obj</w:t>
      </w:r>
      <w:r w:rsidRPr="00255222">
        <w:rPr>
          <w:rFonts w:eastAsia="黑体" w:cs="Arial"/>
        </w:rPr>
        <w:t>模式，即文本格式。单个</w:t>
      </w:r>
      <w:r w:rsidRPr="00255222">
        <w:rPr>
          <w:rFonts w:eastAsia="黑体" w:cs="Arial"/>
        </w:rPr>
        <w:t xml:space="preserve">secure boot </w:t>
      </w:r>
      <w:proofErr w:type="spellStart"/>
      <w:r w:rsidRPr="00255222">
        <w:rPr>
          <w:rFonts w:eastAsia="黑体" w:cs="Arial"/>
        </w:rPr>
        <w:t>e</w:t>
      </w:r>
      <w:r w:rsidR="000644C2" w:rsidRPr="00255222">
        <w:rPr>
          <w:rFonts w:eastAsia="黑体" w:cs="Arial"/>
        </w:rPr>
        <w:t>F</w:t>
      </w:r>
      <w:r w:rsidRPr="00255222">
        <w:rPr>
          <w:rFonts w:eastAsia="黑体" w:cs="Arial"/>
        </w:rPr>
        <w:t>use</w:t>
      </w:r>
      <w:proofErr w:type="spellEnd"/>
      <w:r w:rsidRPr="00255222">
        <w:rPr>
          <w:rFonts w:eastAsia="黑体" w:cs="Arial"/>
        </w:rPr>
        <w:t>烧录的</w:t>
      </w:r>
      <w:r w:rsidR="000644C2" w:rsidRPr="00255222">
        <w:rPr>
          <w:rFonts w:eastAsia="黑体" w:cs="Arial"/>
        </w:rPr>
        <w:t>K</w:t>
      </w:r>
      <w:r w:rsidRPr="00255222">
        <w:rPr>
          <w:rFonts w:eastAsia="黑体" w:cs="Arial"/>
        </w:rPr>
        <w:t>ey</w:t>
      </w:r>
      <w:r w:rsidR="000644C2" w:rsidRPr="00255222">
        <w:rPr>
          <w:rFonts w:eastAsia="黑体" w:cs="Arial"/>
        </w:rPr>
        <w:t xml:space="preserve"> </w:t>
      </w:r>
      <w:r w:rsidRPr="00255222">
        <w:rPr>
          <w:rFonts w:eastAsia="黑体" w:cs="Arial"/>
        </w:rPr>
        <w:t>name</w:t>
      </w:r>
      <w:r w:rsidRPr="00255222">
        <w:rPr>
          <w:rFonts w:eastAsia="黑体" w:cs="Arial"/>
        </w:rPr>
        <w:t>是</w:t>
      </w:r>
      <w:proofErr w:type="spellStart"/>
      <w:r w:rsidRPr="00255222">
        <w:rPr>
          <w:rFonts w:eastAsia="黑体" w:cs="Arial"/>
        </w:rPr>
        <w:t>secure_boot_objects</w:t>
      </w:r>
      <w:proofErr w:type="spellEnd"/>
      <w:r w:rsidRPr="00255222">
        <w:rPr>
          <w:rFonts w:eastAsia="黑体" w:cs="Arial"/>
        </w:rPr>
        <w:t>，多个非</w:t>
      </w:r>
      <w:r w:rsidRPr="00255222">
        <w:rPr>
          <w:rFonts w:eastAsia="黑体" w:cs="Arial"/>
        </w:rPr>
        <w:t xml:space="preserve">secure boot </w:t>
      </w:r>
      <w:proofErr w:type="spellStart"/>
      <w:r w:rsidRPr="00255222">
        <w:rPr>
          <w:rFonts w:eastAsia="黑体" w:cs="Arial"/>
        </w:rPr>
        <w:t>e</w:t>
      </w:r>
      <w:r w:rsidR="000644C2" w:rsidRPr="00255222">
        <w:rPr>
          <w:rFonts w:eastAsia="黑体" w:cs="Arial"/>
        </w:rPr>
        <w:t>F</w:t>
      </w:r>
      <w:r w:rsidRPr="00255222">
        <w:rPr>
          <w:rFonts w:eastAsia="黑体" w:cs="Arial"/>
        </w:rPr>
        <w:t>use</w:t>
      </w:r>
      <w:proofErr w:type="spellEnd"/>
      <w:r w:rsidRPr="00255222">
        <w:rPr>
          <w:rFonts w:eastAsia="黑体" w:cs="Arial"/>
        </w:rPr>
        <w:t>的</w:t>
      </w:r>
      <w:r w:rsidR="000644C2" w:rsidRPr="00255222">
        <w:rPr>
          <w:rFonts w:eastAsia="黑体" w:cs="Arial"/>
        </w:rPr>
        <w:t>K</w:t>
      </w:r>
      <w:r w:rsidRPr="00255222">
        <w:rPr>
          <w:rFonts w:eastAsia="黑体" w:cs="Arial"/>
        </w:rPr>
        <w:t>ey</w:t>
      </w:r>
      <w:r w:rsidR="000644C2" w:rsidRPr="00255222">
        <w:rPr>
          <w:rFonts w:eastAsia="黑体" w:cs="Arial"/>
        </w:rPr>
        <w:t xml:space="preserve"> </w:t>
      </w:r>
      <w:r w:rsidRPr="00255222">
        <w:rPr>
          <w:rFonts w:eastAsia="黑体" w:cs="Arial"/>
        </w:rPr>
        <w:t>name</w:t>
      </w:r>
      <w:r w:rsidRPr="00255222">
        <w:rPr>
          <w:rFonts w:eastAsia="黑体" w:cs="Arial"/>
        </w:rPr>
        <w:t>名为</w:t>
      </w:r>
      <w:proofErr w:type="spellStart"/>
      <w:r w:rsidRPr="00255222">
        <w:rPr>
          <w:rFonts w:eastAsia="黑体" w:cs="Arial"/>
        </w:rPr>
        <w:t>amlogic_efuse_obj_xxxx</w:t>
      </w:r>
      <w:proofErr w:type="spellEnd"/>
      <w:r w:rsidRPr="00255222">
        <w:rPr>
          <w:rFonts w:eastAsia="黑体" w:cs="Arial"/>
        </w:rPr>
        <w:t>。开发模式下，已经烧录过</w:t>
      </w:r>
      <w:r w:rsidRPr="00255222">
        <w:rPr>
          <w:rFonts w:eastAsia="黑体" w:cs="Arial"/>
        </w:rPr>
        <w:t>secure boot enable</w:t>
      </w:r>
      <w:r w:rsidRPr="00255222">
        <w:rPr>
          <w:rFonts w:eastAsia="黑体" w:cs="Arial"/>
        </w:rPr>
        <w:t>的</w:t>
      </w:r>
      <w:proofErr w:type="spellStart"/>
      <w:r w:rsidRPr="00255222">
        <w:rPr>
          <w:rFonts w:eastAsia="黑体" w:cs="Arial"/>
        </w:rPr>
        <w:t>e</w:t>
      </w:r>
      <w:r w:rsidR="00E25B05" w:rsidRPr="00255222">
        <w:rPr>
          <w:rFonts w:eastAsia="黑体" w:cs="Arial"/>
        </w:rPr>
        <w:t>F</w:t>
      </w:r>
      <w:r w:rsidRPr="00255222">
        <w:rPr>
          <w:rFonts w:eastAsia="黑体" w:cs="Arial"/>
        </w:rPr>
        <w:t>use</w:t>
      </w:r>
      <w:proofErr w:type="spellEnd"/>
      <w:r w:rsidRPr="00255222">
        <w:rPr>
          <w:rFonts w:eastAsia="黑体" w:cs="Arial"/>
        </w:rPr>
        <w:t xml:space="preserve"> obj</w:t>
      </w:r>
      <w:r w:rsidRPr="00255222">
        <w:rPr>
          <w:rFonts w:eastAsia="黑体" w:cs="Arial"/>
        </w:rPr>
        <w:t>，其它</w:t>
      </w:r>
      <w:proofErr w:type="spellStart"/>
      <w:r w:rsidRPr="00255222">
        <w:rPr>
          <w:rFonts w:eastAsia="黑体" w:cs="Arial"/>
        </w:rPr>
        <w:t>e</w:t>
      </w:r>
      <w:r w:rsidR="00E25B05" w:rsidRPr="00255222">
        <w:rPr>
          <w:rFonts w:eastAsia="黑体" w:cs="Arial"/>
        </w:rPr>
        <w:t>F</w:t>
      </w:r>
      <w:r w:rsidRPr="00255222">
        <w:rPr>
          <w:rFonts w:eastAsia="黑体" w:cs="Arial"/>
        </w:rPr>
        <w:t>use</w:t>
      </w:r>
      <w:proofErr w:type="spellEnd"/>
      <w:r w:rsidRPr="00255222">
        <w:rPr>
          <w:rFonts w:eastAsia="黑体" w:cs="Arial"/>
        </w:rPr>
        <w:t xml:space="preserve"> obj</w:t>
      </w:r>
      <w:r w:rsidRPr="00255222">
        <w:rPr>
          <w:rFonts w:eastAsia="黑体" w:cs="Arial"/>
        </w:rPr>
        <w:t>可以单独烧录，但只能烧</w:t>
      </w:r>
      <w:r w:rsidR="00E25B05" w:rsidRPr="00255222">
        <w:rPr>
          <w:rFonts w:eastAsia="黑体" w:cs="Arial"/>
        </w:rPr>
        <w:t>录</w:t>
      </w:r>
      <w:r w:rsidRPr="00255222">
        <w:rPr>
          <w:rFonts w:eastAsia="黑体" w:cs="Arial"/>
        </w:rPr>
        <w:t>一次。</w:t>
      </w:r>
    </w:p>
    <w:p w14:paraId="2C767287" w14:textId="77777777" w:rsidR="00DC3274" w:rsidRPr="00255222" w:rsidRDefault="00DC3274" w:rsidP="00747B7D">
      <w:pPr>
        <w:tabs>
          <w:tab w:val="left" w:pos="440"/>
        </w:tabs>
        <w:snapToGrid/>
        <w:spacing w:before="156" w:afterLines="0" w:after="0"/>
        <w:rPr>
          <w:rFonts w:eastAsia="黑体" w:cs="Arial"/>
        </w:rPr>
        <w:sectPr w:rsidR="00DC3274" w:rsidRPr="00255222" w:rsidSect="006E35A7">
          <w:headerReference w:type="default" r:id="rId27"/>
          <w:pgSz w:w="11906" w:h="16838"/>
          <w:pgMar w:top="1440" w:right="1800" w:bottom="1440" w:left="1800" w:header="720" w:footer="720" w:gutter="0"/>
          <w:cols w:space="425"/>
          <w:docGrid w:type="lines" w:linePitch="312"/>
        </w:sectPr>
      </w:pPr>
    </w:p>
    <w:p w14:paraId="774E8125" w14:textId="7575BDDE" w:rsidR="00DC3274" w:rsidRPr="00255222" w:rsidRDefault="00DC3274" w:rsidP="00D24F4F">
      <w:pPr>
        <w:pStyle w:val="Title1"/>
        <w:spacing w:before="156" w:after="156"/>
      </w:pPr>
      <w:bookmarkStart w:id="24" w:name="_Toc166315220"/>
      <w:r w:rsidRPr="00255222">
        <w:lastRenderedPageBreak/>
        <w:t>拷贝</w:t>
      </w:r>
      <w:r w:rsidRPr="00255222">
        <w:t>Key</w:t>
      </w:r>
      <w:r w:rsidRPr="00255222">
        <w:t>文件到工具</w:t>
      </w:r>
      <w:r w:rsidRPr="00255222">
        <w:t>license</w:t>
      </w:r>
      <w:r w:rsidRPr="00255222">
        <w:t>目录</w:t>
      </w:r>
      <w:bookmarkEnd w:id="24"/>
    </w:p>
    <w:p w14:paraId="21EE3E0B" w14:textId="032E7A7A" w:rsidR="00B771D0" w:rsidRPr="00255222" w:rsidRDefault="00B771D0" w:rsidP="00B771D0">
      <w:pPr>
        <w:tabs>
          <w:tab w:val="left" w:pos="440"/>
        </w:tabs>
        <w:snapToGrid/>
        <w:spacing w:before="156" w:afterLines="0" w:after="0"/>
        <w:rPr>
          <w:rFonts w:eastAsia="黑体" w:cs="Arial"/>
        </w:rPr>
      </w:pPr>
      <w:r w:rsidRPr="00255222">
        <w:rPr>
          <w:rFonts w:eastAsia="黑体" w:cs="Arial"/>
        </w:rPr>
        <w:t>将</w:t>
      </w:r>
      <w:r w:rsidR="00DB718C" w:rsidRPr="00255222">
        <w:rPr>
          <w:rFonts w:eastAsia="黑体" w:cs="Arial"/>
        </w:rPr>
        <w:t>待</w:t>
      </w:r>
      <w:r w:rsidRPr="00255222">
        <w:rPr>
          <w:rFonts w:eastAsia="黑体" w:cs="Arial"/>
        </w:rPr>
        <w:t>烧录的</w:t>
      </w:r>
      <w:r w:rsidRPr="00255222">
        <w:rPr>
          <w:rFonts w:eastAsia="黑体" w:cs="Arial"/>
        </w:rPr>
        <w:t>Key</w:t>
      </w:r>
      <w:r w:rsidRPr="00255222">
        <w:rPr>
          <w:rFonts w:eastAsia="黑体" w:cs="Arial"/>
        </w:rPr>
        <w:t>文件，放入工具安装目录的</w:t>
      </w:r>
      <w:r w:rsidRPr="00255222">
        <w:rPr>
          <w:rFonts w:eastAsia="黑体" w:cs="Arial"/>
        </w:rPr>
        <w:t>license</w:t>
      </w:r>
      <w:r w:rsidRPr="00255222">
        <w:rPr>
          <w:rFonts w:eastAsia="黑体" w:cs="Arial"/>
        </w:rPr>
        <w:t>目录下。</w:t>
      </w:r>
    </w:p>
    <w:p w14:paraId="5ECC83AC" w14:textId="6F858794" w:rsidR="00B771D0" w:rsidRPr="00255222" w:rsidRDefault="00B771D0" w:rsidP="00B771D0">
      <w:pPr>
        <w:tabs>
          <w:tab w:val="left" w:pos="440"/>
        </w:tabs>
        <w:snapToGrid/>
        <w:spacing w:before="156" w:afterLines="0" w:after="0"/>
        <w:rPr>
          <w:rFonts w:eastAsia="黑体" w:cs="Arial"/>
        </w:rPr>
      </w:pPr>
      <w:r w:rsidRPr="00255222">
        <w:rPr>
          <w:rFonts w:eastAsia="黑体" w:cs="Arial"/>
        </w:rPr>
        <w:t>具体</w:t>
      </w:r>
      <w:r w:rsidRPr="00255222">
        <w:rPr>
          <w:rFonts w:eastAsia="黑体" w:cs="Arial"/>
        </w:rPr>
        <w:t>License</w:t>
      </w:r>
      <w:r w:rsidRPr="00255222">
        <w:rPr>
          <w:rFonts w:eastAsia="黑体" w:cs="Arial"/>
        </w:rPr>
        <w:t>目录的路径需要查看</w:t>
      </w:r>
      <w:r w:rsidRPr="00255222">
        <w:rPr>
          <w:rFonts w:eastAsia="黑体" w:cs="Arial"/>
        </w:rPr>
        <w:t>keysProvidercfg.ini</w:t>
      </w:r>
      <w:r w:rsidRPr="00255222">
        <w:rPr>
          <w:rFonts w:eastAsia="黑体" w:cs="Arial"/>
        </w:rPr>
        <w:t>获</w:t>
      </w:r>
      <w:r w:rsidR="00DB718C" w:rsidRPr="00255222">
        <w:rPr>
          <w:rFonts w:eastAsia="黑体" w:cs="Arial"/>
        </w:rPr>
        <w:t>取。</w:t>
      </w:r>
      <w:r w:rsidRPr="00255222">
        <w:rPr>
          <w:rFonts w:eastAsia="黑体" w:cs="Arial"/>
        </w:rPr>
        <w:t>如</w:t>
      </w:r>
      <w:r w:rsidRPr="00255222">
        <w:rPr>
          <w:rFonts w:eastAsia="黑体" w:cs="Arial"/>
        </w:rPr>
        <w:t>license</w:t>
      </w:r>
      <w:r w:rsidRPr="00255222">
        <w:rPr>
          <w:rFonts w:eastAsia="黑体" w:cs="Arial"/>
        </w:rPr>
        <w:t>目录不存在，可手动创建。</w:t>
      </w:r>
    </w:p>
    <w:p w14:paraId="66E450CC" w14:textId="0DA1055F" w:rsidR="00B771D0" w:rsidRPr="00255222" w:rsidRDefault="00B771D0" w:rsidP="00B771D0">
      <w:pPr>
        <w:tabs>
          <w:tab w:val="left" w:pos="440"/>
        </w:tabs>
        <w:snapToGrid/>
        <w:spacing w:before="156" w:afterLines="0" w:after="0"/>
        <w:rPr>
          <w:rFonts w:eastAsia="黑体" w:cs="Arial"/>
        </w:rPr>
      </w:pPr>
      <w:r w:rsidRPr="00255222">
        <w:rPr>
          <w:rFonts w:eastAsia="黑体" w:cs="Arial"/>
        </w:rPr>
        <w:t>烧</w:t>
      </w:r>
      <w:proofErr w:type="gramStart"/>
      <w:r w:rsidRPr="00255222">
        <w:rPr>
          <w:rFonts w:eastAsia="黑体" w:cs="Arial"/>
        </w:rPr>
        <w:t>录工具</w:t>
      </w:r>
      <w:proofErr w:type="gramEnd"/>
      <w:r w:rsidRPr="00255222">
        <w:rPr>
          <w:rFonts w:eastAsia="黑体" w:cs="Arial"/>
        </w:rPr>
        <w:t>下的配置文</w:t>
      </w:r>
      <w:r w:rsidR="00C00620" w:rsidRPr="00255222">
        <w:rPr>
          <w:rFonts w:eastAsia="黑体" w:cs="Arial"/>
        </w:rPr>
        <w:t>件</w:t>
      </w:r>
      <w:r w:rsidRPr="00255222">
        <w:rPr>
          <w:rFonts w:eastAsia="黑体" w:cs="Arial"/>
        </w:rPr>
        <w:t>KeysProviderCfg.ini</w:t>
      </w:r>
      <w:r w:rsidR="00C00620" w:rsidRPr="00255222">
        <w:rPr>
          <w:rFonts w:eastAsia="黑体" w:cs="Arial"/>
        </w:rPr>
        <w:t>中</w:t>
      </w:r>
      <w:r w:rsidRPr="00255222">
        <w:rPr>
          <w:rFonts w:eastAsia="黑体" w:cs="Arial"/>
        </w:rPr>
        <w:t>的</w:t>
      </w:r>
      <w:r w:rsidRPr="00255222">
        <w:rPr>
          <w:rFonts w:eastAsia="黑体" w:cs="Arial"/>
        </w:rPr>
        <w:t>[</w:t>
      </w:r>
      <w:proofErr w:type="spellStart"/>
      <w:r w:rsidRPr="00255222">
        <w:rPr>
          <w:rFonts w:eastAsia="黑体" w:cs="Arial"/>
        </w:rPr>
        <w:t>licensePath</w:t>
      </w:r>
      <w:proofErr w:type="spellEnd"/>
      <w:r w:rsidRPr="00255222">
        <w:rPr>
          <w:rFonts w:eastAsia="黑体" w:cs="Arial"/>
        </w:rPr>
        <w:t>]</w:t>
      </w:r>
      <w:r w:rsidRPr="00255222">
        <w:rPr>
          <w:rFonts w:eastAsia="黑体" w:cs="Arial"/>
        </w:rPr>
        <w:t>，</w:t>
      </w:r>
      <w:r w:rsidR="00DB718C" w:rsidRPr="00255222">
        <w:rPr>
          <w:rFonts w:eastAsia="黑体" w:cs="Arial"/>
        </w:rPr>
        <w:t>显示</w:t>
      </w:r>
      <w:r w:rsidRPr="00255222">
        <w:rPr>
          <w:rFonts w:eastAsia="黑体" w:cs="Arial"/>
        </w:rPr>
        <w:t>了</w:t>
      </w:r>
      <w:r w:rsidRPr="00255222">
        <w:rPr>
          <w:rFonts w:eastAsia="黑体" w:cs="Arial"/>
        </w:rPr>
        <w:t>Key</w:t>
      </w:r>
      <w:r w:rsidRPr="00255222">
        <w:rPr>
          <w:rFonts w:eastAsia="黑体" w:cs="Arial"/>
        </w:rPr>
        <w:t>目录的位置。</w:t>
      </w:r>
    </w:p>
    <w:p w14:paraId="5FFC90DA" w14:textId="7EFA3AED" w:rsidR="00B771D0" w:rsidRPr="00255222" w:rsidRDefault="00B771D0" w:rsidP="00B771D0">
      <w:pPr>
        <w:spacing w:before="156" w:after="156"/>
        <w:jc w:val="center"/>
        <w:rPr>
          <w:rFonts w:eastAsia="黑体" w:cs="Arial"/>
          <w:sz w:val="24"/>
          <w:szCs w:val="24"/>
        </w:rPr>
      </w:pPr>
      <w:r w:rsidRPr="00255222">
        <w:rPr>
          <w:rFonts w:eastAsia="黑体" w:cs="Arial"/>
          <w:noProof/>
        </w:rPr>
        <w:drawing>
          <wp:inline distT="0" distB="0" distL="0" distR="0" wp14:anchorId="5A70515D" wp14:editId="7DE96CA7">
            <wp:extent cx="4556760" cy="2446020"/>
            <wp:effectExtent l="0" t="0" r="0" b="0"/>
            <wp:docPr id="50929250" name="图片 4"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29250" name="图片 4" descr="图形用户界面, 文本, 应用程序&#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56760" cy="2446020"/>
                    </a:xfrm>
                    <a:prstGeom prst="rect">
                      <a:avLst/>
                    </a:prstGeom>
                    <a:noFill/>
                    <a:ln>
                      <a:noFill/>
                    </a:ln>
                    <a:effectLst/>
                  </pic:spPr>
                </pic:pic>
              </a:graphicData>
            </a:graphic>
          </wp:inline>
        </w:drawing>
      </w:r>
    </w:p>
    <w:p w14:paraId="64AC2A53" w14:textId="77777777" w:rsidR="00B771D0" w:rsidRPr="00255222" w:rsidRDefault="00B771D0" w:rsidP="00B771D0">
      <w:pPr>
        <w:tabs>
          <w:tab w:val="left" w:pos="440"/>
        </w:tabs>
        <w:snapToGrid/>
        <w:spacing w:before="156" w:afterLines="0" w:after="0"/>
        <w:rPr>
          <w:rFonts w:eastAsia="黑体" w:cs="Arial"/>
          <w:sz w:val="24"/>
          <w:szCs w:val="24"/>
        </w:rPr>
      </w:pPr>
    </w:p>
    <w:p w14:paraId="774DE6DD" w14:textId="1F5D99FA" w:rsidR="00B771D0" w:rsidRPr="00255222" w:rsidRDefault="00B771D0" w:rsidP="00B771D0">
      <w:pPr>
        <w:tabs>
          <w:tab w:val="left" w:pos="440"/>
        </w:tabs>
        <w:snapToGrid/>
        <w:spacing w:before="156" w:afterLines="0" w:after="0"/>
        <w:rPr>
          <w:rFonts w:eastAsia="黑体" w:cs="Arial"/>
        </w:rPr>
      </w:pPr>
      <w:r w:rsidRPr="00255222">
        <w:rPr>
          <w:rFonts w:eastAsia="黑体" w:cs="Arial"/>
        </w:rPr>
        <w:t>如果</w:t>
      </w:r>
      <w:r w:rsidR="00DB718C" w:rsidRPr="00255222">
        <w:rPr>
          <w:rFonts w:eastAsia="黑体" w:cs="Arial"/>
        </w:rPr>
        <w:t>不</w:t>
      </w:r>
      <w:r w:rsidRPr="00255222">
        <w:rPr>
          <w:rFonts w:eastAsia="黑体" w:cs="Arial"/>
        </w:rPr>
        <w:t>使用默认的</w:t>
      </w:r>
      <w:r w:rsidRPr="00255222">
        <w:rPr>
          <w:rFonts w:eastAsia="黑体" w:cs="Arial"/>
        </w:rPr>
        <w:t>license path</w:t>
      </w:r>
      <w:r w:rsidR="00795B25" w:rsidRPr="00255222">
        <w:rPr>
          <w:rFonts w:eastAsia="黑体" w:cs="Arial"/>
        </w:rPr>
        <w:t>，</w:t>
      </w:r>
      <w:r w:rsidRPr="00255222">
        <w:rPr>
          <w:rFonts w:eastAsia="黑体" w:cs="Arial"/>
        </w:rPr>
        <w:t>可以修改此</w:t>
      </w:r>
      <w:r w:rsidRPr="00255222">
        <w:rPr>
          <w:rFonts w:eastAsia="黑体" w:cs="Arial"/>
        </w:rPr>
        <w:t>Path</w:t>
      </w:r>
      <w:r w:rsidRPr="00255222">
        <w:rPr>
          <w:rFonts w:eastAsia="黑体" w:cs="Arial"/>
        </w:rPr>
        <w:t>。</w:t>
      </w:r>
    </w:p>
    <w:p w14:paraId="029EAD2A" w14:textId="4EE91CC7" w:rsidR="00B771D0" w:rsidRPr="00255222" w:rsidRDefault="00B771D0" w:rsidP="00B771D0">
      <w:pPr>
        <w:tabs>
          <w:tab w:val="left" w:pos="440"/>
        </w:tabs>
        <w:snapToGrid/>
        <w:spacing w:before="156" w:afterLines="0" w:after="0"/>
        <w:rPr>
          <w:rFonts w:eastAsia="黑体" w:cs="Arial"/>
        </w:rPr>
      </w:pPr>
      <w:r w:rsidRPr="00255222">
        <w:rPr>
          <w:rFonts w:eastAsia="黑体" w:cs="Arial"/>
        </w:rPr>
        <w:t>对于具体的文件，则需要在</w:t>
      </w:r>
      <w:r w:rsidRPr="00255222">
        <w:rPr>
          <w:rFonts w:eastAsia="黑体" w:cs="Arial"/>
        </w:rPr>
        <w:t>KeysProviderCfg.ini</w:t>
      </w:r>
      <w:r w:rsidRPr="00255222">
        <w:rPr>
          <w:rFonts w:eastAsia="黑体" w:cs="Arial"/>
        </w:rPr>
        <w:t>指定的</w:t>
      </w:r>
      <w:r w:rsidRPr="00255222">
        <w:rPr>
          <w:rFonts w:eastAsia="黑体" w:cs="Arial"/>
        </w:rPr>
        <w:t>Key</w:t>
      </w:r>
      <w:r w:rsidRPr="00255222">
        <w:rPr>
          <w:rFonts w:eastAsia="黑体" w:cs="Arial"/>
        </w:rPr>
        <w:t>名后找</w:t>
      </w:r>
      <w:r w:rsidR="00795B25" w:rsidRPr="00255222">
        <w:rPr>
          <w:rFonts w:eastAsia="黑体" w:cs="Arial"/>
        </w:rPr>
        <w:t>。</w:t>
      </w:r>
      <w:r w:rsidRPr="00255222">
        <w:rPr>
          <w:rFonts w:eastAsia="黑体" w:cs="Arial"/>
        </w:rPr>
        <w:t>通常，每个</w:t>
      </w:r>
      <w:r w:rsidRPr="00255222">
        <w:rPr>
          <w:rFonts w:eastAsia="黑体" w:cs="Arial"/>
        </w:rPr>
        <w:t>key</w:t>
      </w:r>
      <w:r w:rsidRPr="00255222">
        <w:rPr>
          <w:rFonts w:eastAsia="黑体" w:cs="Arial"/>
        </w:rPr>
        <w:t>由</w:t>
      </w:r>
      <w:r w:rsidRPr="00255222">
        <w:rPr>
          <w:rFonts w:eastAsia="黑体" w:cs="Arial"/>
        </w:rPr>
        <w:t>**=***</w:t>
      </w:r>
      <w:r w:rsidRPr="00255222">
        <w:rPr>
          <w:rFonts w:eastAsia="黑体" w:cs="Arial"/>
        </w:rPr>
        <w:t>表示，</w:t>
      </w:r>
      <w:r w:rsidRPr="00255222">
        <w:rPr>
          <w:rFonts w:eastAsia="黑体" w:cs="Arial"/>
        </w:rPr>
        <w:t>“=”</w:t>
      </w:r>
      <w:r w:rsidRPr="00255222">
        <w:rPr>
          <w:rFonts w:eastAsia="黑体" w:cs="Arial"/>
        </w:rPr>
        <w:t>号左边为</w:t>
      </w:r>
      <w:r w:rsidRPr="00255222">
        <w:rPr>
          <w:rFonts w:eastAsia="黑体" w:cs="Arial"/>
        </w:rPr>
        <w:t>key</w:t>
      </w:r>
      <w:r w:rsidRPr="00255222">
        <w:rPr>
          <w:rFonts w:eastAsia="黑体" w:cs="Arial"/>
        </w:rPr>
        <w:t>名字（与编译镜像时</w:t>
      </w:r>
      <w:proofErr w:type="spellStart"/>
      <w:r w:rsidRPr="00255222">
        <w:rPr>
          <w:rFonts w:eastAsia="黑体" w:cs="Arial"/>
        </w:rPr>
        <w:t>dts</w:t>
      </w:r>
      <w:proofErr w:type="spellEnd"/>
      <w:r w:rsidRPr="00255222">
        <w:rPr>
          <w:rFonts w:eastAsia="黑体" w:cs="Arial"/>
        </w:rPr>
        <w:t>的名字一致），右边为</w:t>
      </w:r>
      <w:r w:rsidRPr="00255222">
        <w:rPr>
          <w:rFonts w:eastAsia="黑体" w:cs="Arial"/>
        </w:rPr>
        <w:t>key</w:t>
      </w:r>
      <w:r w:rsidRPr="00255222">
        <w:rPr>
          <w:rFonts w:eastAsia="黑体" w:cs="Arial"/>
        </w:rPr>
        <w:t>文件的名字，我们要把右边</w:t>
      </w:r>
      <w:r w:rsidRPr="00255222">
        <w:rPr>
          <w:rFonts w:eastAsia="黑体" w:cs="Arial"/>
        </w:rPr>
        <w:t>key</w:t>
      </w:r>
      <w:r w:rsidRPr="00255222">
        <w:rPr>
          <w:rFonts w:eastAsia="黑体" w:cs="Arial"/>
        </w:rPr>
        <w:t>文件放到对应的</w:t>
      </w:r>
      <w:r w:rsidRPr="00255222">
        <w:rPr>
          <w:rFonts w:eastAsia="黑体" w:cs="Arial"/>
        </w:rPr>
        <w:t>license</w:t>
      </w:r>
      <w:r w:rsidR="00613A6F" w:rsidRPr="00255222">
        <w:rPr>
          <w:rFonts w:eastAsia="黑体" w:cs="Arial"/>
        </w:rPr>
        <w:t xml:space="preserve"> p</w:t>
      </w:r>
      <w:r w:rsidRPr="00255222">
        <w:rPr>
          <w:rFonts w:eastAsia="黑体" w:cs="Arial"/>
        </w:rPr>
        <w:t>ath</w:t>
      </w:r>
      <w:r w:rsidRPr="00255222">
        <w:rPr>
          <w:rFonts w:eastAsia="黑体" w:cs="Arial"/>
        </w:rPr>
        <w:t>下。</w:t>
      </w:r>
    </w:p>
    <w:p w14:paraId="1C65E7EC" w14:textId="77777777" w:rsidR="00B771D0" w:rsidRPr="00255222" w:rsidRDefault="00B771D0" w:rsidP="00DB718C">
      <w:pPr>
        <w:tabs>
          <w:tab w:val="left" w:pos="440"/>
        </w:tabs>
        <w:snapToGrid/>
        <w:spacing w:before="156" w:afterLines="0" w:after="0"/>
        <w:rPr>
          <w:rFonts w:eastAsia="黑体" w:cs="Arial"/>
        </w:rPr>
      </w:pPr>
      <w:r w:rsidRPr="00255222">
        <w:rPr>
          <w:rFonts w:eastAsia="黑体" w:cs="Arial"/>
        </w:rPr>
        <w:t>例：</w:t>
      </w:r>
      <w:r w:rsidRPr="00255222">
        <w:rPr>
          <w:rFonts w:eastAsia="黑体" w:cs="Arial"/>
        </w:rPr>
        <w:t>[</w:t>
      </w:r>
      <w:proofErr w:type="spellStart"/>
      <w:r w:rsidRPr="00255222">
        <w:rPr>
          <w:rFonts w:eastAsia="黑体" w:cs="Arial"/>
        </w:rPr>
        <w:t>MacManager</w:t>
      </w:r>
      <w:proofErr w:type="spellEnd"/>
      <w:r w:rsidRPr="00255222">
        <w:rPr>
          <w:rFonts w:eastAsia="黑体" w:cs="Arial"/>
        </w:rPr>
        <w:t>]</w:t>
      </w:r>
    </w:p>
    <w:p w14:paraId="0C7EFD0A" w14:textId="77777777" w:rsidR="00B771D0" w:rsidRPr="00255222" w:rsidRDefault="00B771D0" w:rsidP="00DB718C">
      <w:pPr>
        <w:tabs>
          <w:tab w:val="left" w:pos="440"/>
        </w:tabs>
        <w:snapToGrid/>
        <w:spacing w:before="156" w:afterLines="0" w:after="0"/>
        <w:rPr>
          <w:rFonts w:eastAsia="黑体" w:cs="Arial"/>
        </w:rPr>
      </w:pPr>
      <w:r w:rsidRPr="00255222">
        <w:rPr>
          <w:rFonts w:eastAsia="黑体" w:cs="Arial"/>
        </w:rPr>
        <w:t>mac=mac_ether.ini</w:t>
      </w:r>
    </w:p>
    <w:p w14:paraId="7EBE2ADE" w14:textId="06D62A26" w:rsidR="00B771D0" w:rsidRPr="00255222" w:rsidRDefault="0064360C" w:rsidP="00DB718C">
      <w:pPr>
        <w:tabs>
          <w:tab w:val="left" w:pos="440"/>
        </w:tabs>
        <w:snapToGrid/>
        <w:spacing w:before="156" w:afterLines="0" w:after="0"/>
        <w:rPr>
          <w:rFonts w:eastAsia="黑体" w:cs="Arial"/>
        </w:rPr>
      </w:pPr>
      <w:r w:rsidRPr="00255222">
        <w:rPr>
          <w:rFonts w:eastAsia="黑体" w:cs="Arial"/>
        </w:rPr>
        <w:t>显示</w:t>
      </w:r>
      <w:r w:rsidR="00B771D0" w:rsidRPr="00255222">
        <w:rPr>
          <w:rFonts w:eastAsia="黑体" w:cs="Arial"/>
        </w:rPr>
        <w:t>mac</w:t>
      </w:r>
      <w:r w:rsidR="00B771D0" w:rsidRPr="00255222">
        <w:rPr>
          <w:rFonts w:eastAsia="黑体" w:cs="Arial"/>
        </w:rPr>
        <w:t>的烧录</w:t>
      </w:r>
      <w:r w:rsidR="00B771D0" w:rsidRPr="00255222">
        <w:rPr>
          <w:rFonts w:eastAsia="黑体" w:cs="Arial"/>
        </w:rPr>
        <w:t>Key</w:t>
      </w:r>
      <w:r w:rsidR="00B771D0" w:rsidRPr="00255222">
        <w:rPr>
          <w:rFonts w:eastAsia="黑体" w:cs="Arial"/>
        </w:rPr>
        <w:t>文件是</w:t>
      </w:r>
      <w:r w:rsidR="00B771D0" w:rsidRPr="00255222">
        <w:rPr>
          <w:rFonts w:eastAsia="黑体" w:cs="Arial"/>
        </w:rPr>
        <w:t>mac_ether.ini</w:t>
      </w:r>
      <w:r w:rsidR="00B771D0" w:rsidRPr="00255222">
        <w:rPr>
          <w:rFonts w:eastAsia="黑体" w:cs="Arial"/>
        </w:rPr>
        <w:t>，</w:t>
      </w:r>
      <w:r w:rsidRPr="00255222">
        <w:rPr>
          <w:rFonts w:eastAsia="黑体" w:cs="Arial"/>
        </w:rPr>
        <w:t>将其</w:t>
      </w:r>
      <w:r w:rsidR="00B771D0" w:rsidRPr="00255222">
        <w:rPr>
          <w:rFonts w:eastAsia="黑体" w:cs="Arial"/>
        </w:rPr>
        <w:t>放到</w:t>
      </w:r>
      <w:r w:rsidR="00B771D0" w:rsidRPr="00255222">
        <w:rPr>
          <w:rFonts w:eastAsia="黑体" w:cs="Arial"/>
        </w:rPr>
        <w:t>[</w:t>
      </w:r>
      <w:proofErr w:type="spellStart"/>
      <w:r w:rsidR="00B771D0" w:rsidRPr="00255222">
        <w:rPr>
          <w:rFonts w:eastAsia="黑体" w:cs="Arial"/>
        </w:rPr>
        <w:t>licensePath</w:t>
      </w:r>
      <w:proofErr w:type="spellEnd"/>
      <w:r w:rsidR="00B771D0" w:rsidRPr="00255222">
        <w:rPr>
          <w:rFonts w:eastAsia="黑体" w:cs="Arial"/>
        </w:rPr>
        <w:t>]</w:t>
      </w:r>
      <w:r w:rsidR="00B771D0" w:rsidRPr="00255222">
        <w:rPr>
          <w:rFonts w:eastAsia="黑体" w:cs="Arial"/>
        </w:rPr>
        <w:t>指定的目录下</w:t>
      </w:r>
      <w:r w:rsidR="00613A6F" w:rsidRPr="00255222">
        <w:rPr>
          <w:rFonts w:eastAsia="黑体" w:cs="Arial"/>
        </w:rPr>
        <w:t>。</w:t>
      </w:r>
    </w:p>
    <w:p w14:paraId="607F765D" w14:textId="77777777" w:rsidR="00B771D0" w:rsidRPr="00255222" w:rsidRDefault="00B771D0" w:rsidP="00DB718C">
      <w:pPr>
        <w:tabs>
          <w:tab w:val="left" w:pos="440"/>
        </w:tabs>
        <w:snapToGrid/>
        <w:spacing w:before="156" w:afterLines="0" w:after="0"/>
        <w:rPr>
          <w:rFonts w:eastAsia="黑体" w:cs="Arial"/>
        </w:rPr>
      </w:pPr>
      <w:r w:rsidRPr="00255222">
        <w:rPr>
          <w:rFonts w:eastAsia="黑体" w:cs="Arial"/>
        </w:rPr>
        <w:t>[</w:t>
      </w:r>
      <w:proofErr w:type="spellStart"/>
      <w:r w:rsidRPr="00255222">
        <w:rPr>
          <w:rFonts w:eastAsia="黑体" w:cs="Arial"/>
        </w:rPr>
        <w:t>OnlyOneManager</w:t>
      </w:r>
      <w:proofErr w:type="spellEnd"/>
      <w:r w:rsidRPr="00255222">
        <w:rPr>
          <w:rFonts w:eastAsia="黑体" w:cs="Arial"/>
        </w:rPr>
        <w:t>]</w:t>
      </w:r>
    </w:p>
    <w:p w14:paraId="14ECC766" w14:textId="77777777" w:rsidR="00B771D0" w:rsidRPr="00255222" w:rsidRDefault="00B771D0" w:rsidP="00DB718C">
      <w:pPr>
        <w:tabs>
          <w:tab w:val="left" w:pos="440"/>
        </w:tabs>
        <w:snapToGrid/>
        <w:spacing w:before="156" w:afterLines="0" w:after="0"/>
        <w:rPr>
          <w:rFonts w:eastAsia="黑体" w:cs="Arial"/>
        </w:rPr>
      </w:pPr>
      <w:proofErr w:type="spellStart"/>
      <w:r w:rsidRPr="00255222">
        <w:rPr>
          <w:rFonts w:eastAsia="黑体" w:cs="Arial"/>
        </w:rPr>
        <w:t>secure_boot_set</w:t>
      </w:r>
      <w:proofErr w:type="spellEnd"/>
      <w:r w:rsidRPr="00255222">
        <w:rPr>
          <w:rFonts w:eastAsia="黑体" w:cs="Arial"/>
        </w:rPr>
        <w:t>=SECURE_BOOT_SET</w:t>
      </w:r>
    </w:p>
    <w:p w14:paraId="5AAA3FF6" w14:textId="2538780E" w:rsidR="00B771D0" w:rsidRPr="00255222" w:rsidRDefault="0064360C" w:rsidP="00DB718C">
      <w:pPr>
        <w:tabs>
          <w:tab w:val="left" w:pos="440"/>
        </w:tabs>
        <w:snapToGrid/>
        <w:spacing w:before="156" w:afterLines="0" w:after="0"/>
        <w:rPr>
          <w:rFonts w:eastAsia="黑体" w:cs="Arial"/>
        </w:rPr>
      </w:pPr>
      <w:r w:rsidRPr="00255222">
        <w:rPr>
          <w:rFonts w:eastAsia="黑体" w:cs="Arial"/>
        </w:rPr>
        <w:t>显示</w:t>
      </w:r>
      <w:r w:rsidR="00B771D0" w:rsidRPr="00255222">
        <w:rPr>
          <w:rFonts w:eastAsia="黑体" w:cs="Arial"/>
        </w:rPr>
        <w:t>工具</w:t>
      </w:r>
      <w:r w:rsidR="00613A6F" w:rsidRPr="00255222">
        <w:rPr>
          <w:rFonts w:eastAsia="黑体" w:cs="Arial"/>
        </w:rPr>
        <w:t>K</w:t>
      </w:r>
      <w:r w:rsidR="00B771D0" w:rsidRPr="00255222">
        <w:rPr>
          <w:rFonts w:eastAsia="黑体" w:cs="Arial"/>
        </w:rPr>
        <w:t>ey name</w:t>
      </w:r>
      <w:r w:rsidR="00B771D0" w:rsidRPr="00255222">
        <w:rPr>
          <w:rFonts w:eastAsia="黑体" w:cs="Arial"/>
        </w:rPr>
        <w:t>是</w:t>
      </w:r>
      <w:proofErr w:type="spellStart"/>
      <w:r w:rsidR="00B771D0" w:rsidRPr="00255222">
        <w:rPr>
          <w:rFonts w:eastAsia="黑体" w:cs="Arial"/>
        </w:rPr>
        <w:t>secure_boot_set</w:t>
      </w:r>
      <w:proofErr w:type="spellEnd"/>
      <w:r w:rsidR="00B771D0" w:rsidRPr="00255222">
        <w:rPr>
          <w:rFonts w:eastAsia="黑体" w:cs="Arial"/>
        </w:rPr>
        <w:t>，</w:t>
      </w:r>
      <w:r w:rsidR="00613A6F" w:rsidRPr="00255222">
        <w:rPr>
          <w:rFonts w:eastAsia="黑体" w:cs="Arial"/>
        </w:rPr>
        <w:t>K</w:t>
      </w:r>
      <w:r w:rsidR="00B771D0" w:rsidRPr="00255222">
        <w:rPr>
          <w:rFonts w:eastAsia="黑体" w:cs="Arial"/>
        </w:rPr>
        <w:t>ey</w:t>
      </w:r>
      <w:r w:rsidR="00B771D0" w:rsidRPr="00255222">
        <w:rPr>
          <w:rFonts w:eastAsia="黑体" w:cs="Arial"/>
        </w:rPr>
        <w:t>文件是</w:t>
      </w:r>
      <w:r w:rsidR="00B771D0" w:rsidRPr="00255222">
        <w:rPr>
          <w:rFonts w:eastAsia="黑体" w:cs="Arial"/>
        </w:rPr>
        <w:t>license</w:t>
      </w:r>
      <w:r w:rsidR="00B771D0" w:rsidRPr="00255222">
        <w:rPr>
          <w:rFonts w:eastAsia="黑体" w:cs="Arial"/>
        </w:rPr>
        <w:t>目录下的</w:t>
      </w:r>
      <w:r w:rsidR="00B771D0" w:rsidRPr="00255222">
        <w:rPr>
          <w:rFonts w:eastAsia="黑体" w:cs="Arial"/>
        </w:rPr>
        <w:t>SECURE_BOOT_SET</w:t>
      </w:r>
      <w:r w:rsidRPr="00255222">
        <w:rPr>
          <w:rFonts w:eastAsia="黑体" w:cs="Arial"/>
        </w:rPr>
        <w:t>。</w:t>
      </w:r>
    </w:p>
    <w:p w14:paraId="527B8AEE" w14:textId="77777777" w:rsidR="002B2CC6" w:rsidRPr="00255222" w:rsidRDefault="002B2CC6" w:rsidP="00DC3274">
      <w:pPr>
        <w:spacing w:before="156" w:after="156"/>
        <w:rPr>
          <w:rFonts w:eastAsia="黑体" w:cs="Arial"/>
        </w:rPr>
        <w:sectPr w:rsidR="002B2CC6" w:rsidRPr="00255222" w:rsidSect="006E35A7">
          <w:headerReference w:type="default" r:id="rId29"/>
          <w:pgSz w:w="11906" w:h="16838"/>
          <w:pgMar w:top="1440" w:right="1800" w:bottom="1440" w:left="1800" w:header="720" w:footer="720" w:gutter="0"/>
          <w:cols w:space="425"/>
          <w:docGrid w:type="lines" w:linePitch="312"/>
        </w:sectPr>
      </w:pPr>
    </w:p>
    <w:p w14:paraId="16F42FE7" w14:textId="10B36FB7" w:rsidR="002B2CC6" w:rsidRPr="00255222" w:rsidRDefault="002B2CC6" w:rsidP="00D24F4F">
      <w:pPr>
        <w:pStyle w:val="Title1"/>
        <w:spacing w:before="156" w:after="156"/>
      </w:pPr>
      <w:bookmarkStart w:id="25" w:name="_Toc166315221"/>
      <w:r w:rsidRPr="00255222">
        <w:lastRenderedPageBreak/>
        <w:t>修改配置文件</w:t>
      </w:r>
      <w:r w:rsidRPr="00255222">
        <w:rPr>
          <w:bCs/>
        </w:rPr>
        <w:t>KeysProviderCfg.ini</w:t>
      </w:r>
      <w:bookmarkEnd w:id="25"/>
    </w:p>
    <w:p w14:paraId="0C4FD5E2" w14:textId="022C710E" w:rsidR="00EF3883" w:rsidRPr="00255222" w:rsidRDefault="00012AD6" w:rsidP="00EF3883">
      <w:pPr>
        <w:tabs>
          <w:tab w:val="left" w:pos="440"/>
        </w:tabs>
        <w:snapToGrid/>
        <w:spacing w:before="156" w:afterLines="0" w:after="0"/>
        <w:rPr>
          <w:rFonts w:eastAsia="黑体" w:cs="Arial"/>
        </w:rPr>
      </w:pPr>
      <w:r w:rsidRPr="00255222">
        <w:rPr>
          <w:rFonts w:eastAsia="黑体" w:cs="Arial"/>
        </w:rPr>
        <w:t>Key</w:t>
      </w:r>
      <w:r w:rsidRPr="00255222">
        <w:rPr>
          <w:rFonts w:eastAsia="黑体" w:cs="Arial"/>
        </w:rPr>
        <w:t>的配置文件</w:t>
      </w:r>
      <w:r w:rsidRPr="00255222">
        <w:rPr>
          <w:rFonts w:eastAsia="黑体" w:cs="Arial"/>
        </w:rPr>
        <w:t>KeysProviderCfg.ini</w:t>
      </w:r>
      <w:r w:rsidRPr="00255222">
        <w:rPr>
          <w:rFonts w:eastAsia="黑体" w:cs="Arial"/>
        </w:rPr>
        <w:t>在</w:t>
      </w:r>
      <w:r w:rsidR="00EF3883" w:rsidRPr="00255222">
        <w:rPr>
          <w:rFonts w:eastAsia="黑体" w:cs="Arial"/>
        </w:rPr>
        <w:t>烧</w:t>
      </w:r>
      <w:proofErr w:type="gramStart"/>
      <w:r w:rsidR="00EF3883" w:rsidRPr="00255222">
        <w:rPr>
          <w:rFonts w:eastAsia="黑体" w:cs="Arial"/>
        </w:rPr>
        <w:t>录工具</w:t>
      </w:r>
      <w:proofErr w:type="gramEnd"/>
      <w:r w:rsidR="00EF3883" w:rsidRPr="00255222">
        <w:rPr>
          <w:rFonts w:eastAsia="黑体" w:cs="Arial"/>
        </w:rPr>
        <w:t>安装目录下，可根据实际情况配置</w:t>
      </w:r>
      <w:r w:rsidR="00EF3883" w:rsidRPr="00255222">
        <w:rPr>
          <w:rFonts w:eastAsia="黑体" w:cs="Arial"/>
        </w:rPr>
        <w:t>Key</w:t>
      </w:r>
      <w:r w:rsidR="00EF3883" w:rsidRPr="00255222">
        <w:rPr>
          <w:rFonts w:eastAsia="黑体" w:cs="Arial"/>
        </w:rPr>
        <w:t>。</w:t>
      </w:r>
    </w:p>
    <w:p w14:paraId="6DCCFE43" w14:textId="1D87BF92" w:rsidR="00EF3883" w:rsidRPr="00255222" w:rsidRDefault="00EF3883" w:rsidP="00EF3883">
      <w:pPr>
        <w:tabs>
          <w:tab w:val="left" w:pos="440"/>
        </w:tabs>
        <w:snapToGrid/>
        <w:spacing w:before="156" w:afterLines="0" w:after="0"/>
        <w:rPr>
          <w:rFonts w:eastAsia="黑体" w:cs="Arial"/>
        </w:rPr>
      </w:pPr>
      <w:r w:rsidRPr="00255222">
        <w:rPr>
          <w:rFonts w:eastAsia="黑体" w:cs="Arial"/>
        </w:rPr>
        <w:t>烧</w:t>
      </w:r>
      <w:proofErr w:type="gramStart"/>
      <w:r w:rsidRPr="00255222">
        <w:rPr>
          <w:rFonts w:eastAsia="黑体" w:cs="Arial"/>
        </w:rPr>
        <w:t>录工具</w:t>
      </w:r>
      <w:proofErr w:type="gramEnd"/>
      <w:r w:rsidRPr="00255222">
        <w:rPr>
          <w:rFonts w:eastAsia="黑体" w:cs="Arial"/>
        </w:rPr>
        <w:t>会根据</w:t>
      </w:r>
      <w:r w:rsidRPr="00255222">
        <w:rPr>
          <w:rFonts w:eastAsia="黑体" w:cs="Arial"/>
        </w:rPr>
        <w:t>Customization tool</w:t>
      </w:r>
      <w:proofErr w:type="gramStart"/>
      <w:r w:rsidRPr="00255222">
        <w:rPr>
          <w:rFonts w:eastAsia="黑体" w:cs="Arial"/>
        </w:rPr>
        <w:t>勾选的</w:t>
      </w:r>
      <w:proofErr w:type="gramEnd"/>
      <w:r w:rsidR="004668D6" w:rsidRPr="00255222">
        <w:rPr>
          <w:rFonts w:eastAsia="黑体" w:cs="Arial"/>
        </w:rPr>
        <w:t>K</w:t>
      </w:r>
      <w:r w:rsidRPr="00255222">
        <w:rPr>
          <w:rFonts w:eastAsia="黑体" w:cs="Arial"/>
        </w:rPr>
        <w:t>ey name</w:t>
      </w:r>
      <w:r w:rsidR="00D6300C" w:rsidRPr="00255222">
        <w:rPr>
          <w:rFonts w:eastAsia="黑体" w:cs="Arial"/>
        </w:rPr>
        <w:t>，</w:t>
      </w:r>
      <w:r w:rsidRPr="00255222">
        <w:rPr>
          <w:rFonts w:eastAsia="黑体" w:cs="Arial"/>
        </w:rPr>
        <w:t>查阅此</w:t>
      </w:r>
      <w:proofErr w:type="spellStart"/>
      <w:r w:rsidRPr="00255222">
        <w:rPr>
          <w:rFonts w:eastAsia="黑体" w:cs="Arial"/>
        </w:rPr>
        <w:t>ini</w:t>
      </w:r>
      <w:proofErr w:type="spellEnd"/>
      <w:r w:rsidRPr="00255222">
        <w:rPr>
          <w:rFonts w:eastAsia="黑体" w:cs="Arial"/>
        </w:rPr>
        <w:t>，以</w:t>
      </w:r>
      <w:r w:rsidR="00012AD6" w:rsidRPr="00255222">
        <w:rPr>
          <w:rFonts w:eastAsia="黑体" w:cs="Arial"/>
        </w:rPr>
        <w:t>确定</w:t>
      </w:r>
      <w:r w:rsidRPr="00255222">
        <w:rPr>
          <w:rFonts w:eastAsia="黑体" w:cs="Arial"/>
        </w:rPr>
        <w:t>如何解析特定的</w:t>
      </w:r>
      <w:r w:rsidR="004668D6" w:rsidRPr="00255222">
        <w:rPr>
          <w:rFonts w:eastAsia="黑体" w:cs="Arial"/>
        </w:rPr>
        <w:t>K</w:t>
      </w:r>
      <w:r w:rsidRPr="00255222">
        <w:rPr>
          <w:rFonts w:eastAsia="黑体" w:cs="Arial"/>
        </w:rPr>
        <w:t>ey</w:t>
      </w:r>
      <w:r w:rsidR="004668D6" w:rsidRPr="00255222">
        <w:rPr>
          <w:rFonts w:eastAsia="黑体" w:cs="Arial"/>
        </w:rPr>
        <w:t xml:space="preserve"> </w:t>
      </w:r>
      <w:r w:rsidRPr="00255222">
        <w:rPr>
          <w:rFonts w:eastAsia="黑体" w:cs="Arial"/>
        </w:rPr>
        <w:t>name</w:t>
      </w:r>
      <w:r w:rsidRPr="00255222">
        <w:rPr>
          <w:rFonts w:eastAsia="黑体" w:cs="Arial"/>
        </w:rPr>
        <w:t>。</w:t>
      </w:r>
    </w:p>
    <w:p w14:paraId="6C435543" w14:textId="54BEEB68" w:rsidR="00EF3883" w:rsidRPr="00255222" w:rsidRDefault="00EF3883" w:rsidP="00EF3883">
      <w:pPr>
        <w:spacing w:before="156" w:after="156"/>
        <w:ind w:left="420"/>
        <w:jc w:val="center"/>
        <w:rPr>
          <w:rFonts w:eastAsia="黑体" w:cs="Arial"/>
        </w:rPr>
      </w:pPr>
      <w:r w:rsidRPr="00255222">
        <w:rPr>
          <w:rFonts w:eastAsia="黑体" w:cs="Arial"/>
          <w:noProof/>
        </w:rPr>
        <w:drawing>
          <wp:inline distT="0" distB="0" distL="0" distR="0" wp14:anchorId="61E43EF3" wp14:editId="651AEB3A">
            <wp:extent cx="4290060" cy="1592580"/>
            <wp:effectExtent l="0" t="0" r="0" b="7620"/>
            <wp:docPr id="1345649292" name="图片 5" descr="图形用户界面,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649292" name="图片 5" descr="图形用户界面, 文本&#10;&#10;描述已自动生成"/>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90060" cy="1592580"/>
                    </a:xfrm>
                    <a:prstGeom prst="rect">
                      <a:avLst/>
                    </a:prstGeom>
                    <a:noFill/>
                    <a:ln>
                      <a:noFill/>
                    </a:ln>
                    <a:effectLst/>
                  </pic:spPr>
                </pic:pic>
              </a:graphicData>
            </a:graphic>
          </wp:inline>
        </w:drawing>
      </w:r>
    </w:p>
    <w:p w14:paraId="7B3437EF" w14:textId="390705FA" w:rsidR="00EF3883" w:rsidRPr="00255222" w:rsidRDefault="00EF3883" w:rsidP="00EF3883">
      <w:pPr>
        <w:tabs>
          <w:tab w:val="left" w:pos="440"/>
        </w:tabs>
        <w:snapToGrid/>
        <w:spacing w:before="156" w:afterLines="0" w:after="0"/>
        <w:rPr>
          <w:rFonts w:eastAsia="黑体" w:cs="Arial"/>
        </w:rPr>
      </w:pPr>
      <w:r w:rsidRPr="00255222">
        <w:rPr>
          <w:rFonts w:eastAsia="黑体" w:cs="Arial"/>
        </w:rPr>
        <w:t>如上图配置，当</w:t>
      </w:r>
      <w:r w:rsidRPr="00255222">
        <w:rPr>
          <w:rFonts w:eastAsia="黑体" w:cs="Arial"/>
        </w:rPr>
        <w:t>customization</w:t>
      </w:r>
      <w:r w:rsidRPr="00255222">
        <w:rPr>
          <w:rFonts w:eastAsia="黑体" w:cs="Arial"/>
        </w:rPr>
        <w:t>配置了</w:t>
      </w:r>
      <w:r w:rsidR="00631E47" w:rsidRPr="00255222">
        <w:rPr>
          <w:rFonts w:eastAsia="黑体" w:cs="Arial"/>
        </w:rPr>
        <w:t>K</w:t>
      </w:r>
      <w:r w:rsidRPr="00255222">
        <w:rPr>
          <w:rFonts w:eastAsia="黑体" w:cs="Arial"/>
        </w:rPr>
        <w:t>ey name</w:t>
      </w:r>
      <w:r w:rsidRPr="00255222">
        <w:rPr>
          <w:rFonts w:eastAsia="黑体" w:cs="Arial"/>
        </w:rPr>
        <w:t>为</w:t>
      </w:r>
      <w:r w:rsidRPr="00255222">
        <w:rPr>
          <w:rFonts w:eastAsia="黑体" w:cs="Arial"/>
        </w:rPr>
        <w:t>KEY_PROVISION_WIDEVINE</w:t>
      </w:r>
      <w:r w:rsidRPr="00255222">
        <w:rPr>
          <w:rFonts w:eastAsia="黑体" w:cs="Arial"/>
        </w:rPr>
        <w:t>时，工具就使用此</w:t>
      </w:r>
      <w:r w:rsidR="00631E47" w:rsidRPr="00255222">
        <w:rPr>
          <w:rFonts w:eastAsia="黑体" w:cs="Arial"/>
        </w:rPr>
        <w:t>K</w:t>
      </w:r>
      <w:r w:rsidRPr="00255222">
        <w:rPr>
          <w:rFonts w:eastAsia="黑体" w:cs="Arial"/>
        </w:rPr>
        <w:t>ey</w:t>
      </w:r>
      <w:r w:rsidR="00D6300C" w:rsidRPr="00255222">
        <w:rPr>
          <w:rFonts w:eastAsia="黑体" w:cs="Arial"/>
        </w:rPr>
        <w:t xml:space="preserve"> </w:t>
      </w:r>
      <w:r w:rsidRPr="00255222">
        <w:rPr>
          <w:rFonts w:eastAsia="黑体" w:cs="Arial"/>
        </w:rPr>
        <w:t>name</w:t>
      </w:r>
      <w:r w:rsidRPr="00255222">
        <w:rPr>
          <w:rFonts w:eastAsia="黑体" w:cs="Arial"/>
        </w:rPr>
        <w:t>来查</w:t>
      </w:r>
      <w:proofErr w:type="spellStart"/>
      <w:r w:rsidRPr="00255222">
        <w:rPr>
          <w:rFonts w:eastAsia="黑体" w:cs="Arial"/>
        </w:rPr>
        <w:t>ini</w:t>
      </w:r>
      <w:proofErr w:type="spellEnd"/>
      <w:r w:rsidR="00D6300C" w:rsidRPr="00255222">
        <w:rPr>
          <w:rFonts w:eastAsia="黑体" w:cs="Arial"/>
        </w:rPr>
        <w:t>，</w:t>
      </w:r>
      <w:r w:rsidRPr="00255222">
        <w:rPr>
          <w:rFonts w:eastAsia="黑体" w:cs="Arial"/>
        </w:rPr>
        <w:t>查到此</w:t>
      </w:r>
      <w:r w:rsidR="00631E47" w:rsidRPr="00255222">
        <w:rPr>
          <w:rFonts w:eastAsia="黑体" w:cs="Arial"/>
        </w:rPr>
        <w:t>K</w:t>
      </w:r>
      <w:r w:rsidRPr="00255222">
        <w:rPr>
          <w:rFonts w:eastAsia="黑体" w:cs="Arial"/>
        </w:rPr>
        <w:t>ey</w:t>
      </w:r>
      <w:r w:rsidRPr="00255222">
        <w:rPr>
          <w:rFonts w:eastAsia="黑体" w:cs="Arial"/>
        </w:rPr>
        <w:t>的文件格式是</w:t>
      </w:r>
      <w:r w:rsidRPr="00255222">
        <w:rPr>
          <w:rFonts w:eastAsia="黑体" w:cs="Arial"/>
        </w:rPr>
        <w:t>[</w:t>
      </w:r>
      <w:proofErr w:type="spellStart"/>
      <w:r w:rsidRPr="00255222">
        <w:rPr>
          <w:rFonts w:eastAsia="黑体" w:cs="Arial"/>
        </w:rPr>
        <w:t>KeyDirManager</w:t>
      </w:r>
      <w:proofErr w:type="spellEnd"/>
      <w:r w:rsidRPr="00255222">
        <w:rPr>
          <w:rFonts w:eastAsia="黑体" w:cs="Arial"/>
        </w:rPr>
        <w:t>]</w:t>
      </w:r>
      <w:r w:rsidRPr="00255222">
        <w:rPr>
          <w:rFonts w:eastAsia="黑体" w:cs="Arial"/>
        </w:rPr>
        <w:t>，即文件夹的方式，</w:t>
      </w:r>
      <w:r w:rsidRPr="00255222">
        <w:rPr>
          <w:rFonts w:eastAsia="黑体" w:cs="Arial"/>
        </w:rPr>
        <w:t>license</w:t>
      </w:r>
      <w:r w:rsidRPr="00255222">
        <w:rPr>
          <w:rFonts w:eastAsia="黑体" w:cs="Arial"/>
        </w:rPr>
        <w:t>下面的</w:t>
      </w:r>
      <w:proofErr w:type="spellStart"/>
      <w:r w:rsidRPr="00255222">
        <w:rPr>
          <w:rFonts w:eastAsia="黑体" w:cs="Arial"/>
        </w:rPr>
        <w:t>widevinekeybox.dir</w:t>
      </w:r>
      <w:proofErr w:type="spellEnd"/>
      <w:r w:rsidRPr="00255222">
        <w:rPr>
          <w:rFonts w:eastAsia="黑体" w:cs="Arial"/>
        </w:rPr>
        <w:t>文件夹下面每个文件是一个</w:t>
      </w:r>
      <w:r w:rsidR="00631E47" w:rsidRPr="00255222">
        <w:rPr>
          <w:rFonts w:eastAsia="黑体" w:cs="Arial"/>
        </w:rPr>
        <w:t>K</w:t>
      </w:r>
      <w:r w:rsidRPr="00255222">
        <w:rPr>
          <w:rFonts w:eastAsia="黑体" w:cs="Arial"/>
        </w:rPr>
        <w:t>ey value</w:t>
      </w:r>
      <w:r w:rsidRPr="00255222">
        <w:rPr>
          <w:rFonts w:eastAsia="黑体" w:cs="Arial"/>
        </w:rPr>
        <w:t>文件。</w:t>
      </w:r>
    </w:p>
    <w:p w14:paraId="1D52D6D2" w14:textId="31128042" w:rsidR="00EF3883" w:rsidRPr="00255222" w:rsidRDefault="00EF3883" w:rsidP="00D6300C">
      <w:pPr>
        <w:tabs>
          <w:tab w:val="left" w:pos="440"/>
        </w:tabs>
        <w:snapToGrid/>
        <w:spacing w:before="156" w:afterLines="0" w:after="0"/>
        <w:rPr>
          <w:rFonts w:eastAsia="黑体" w:cs="Arial"/>
        </w:rPr>
      </w:pPr>
      <w:r w:rsidRPr="00255222">
        <w:rPr>
          <w:rFonts w:eastAsia="黑体" w:cs="Arial"/>
        </w:rPr>
        <w:t>每个板子烧</w:t>
      </w:r>
      <w:proofErr w:type="gramStart"/>
      <w:r w:rsidRPr="00255222">
        <w:rPr>
          <w:rFonts w:eastAsia="黑体" w:cs="Arial"/>
        </w:rPr>
        <w:t>录不同</w:t>
      </w:r>
      <w:proofErr w:type="gramEnd"/>
      <w:r w:rsidR="00631E47" w:rsidRPr="00255222">
        <w:rPr>
          <w:rFonts w:eastAsia="黑体" w:cs="Arial"/>
        </w:rPr>
        <w:t>K</w:t>
      </w:r>
      <w:r w:rsidRPr="00255222">
        <w:rPr>
          <w:rFonts w:eastAsia="黑体" w:cs="Arial"/>
        </w:rPr>
        <w:t>ey</w:t>
      </w:r>
      <w:r w:rsidRPr="00255222">
        <w:rPr>
          <w:rFonts w:eastAsia="黑体" w:cs="Arial"/>
        </w:rPr>
        <w:t>的</w:t>
      </w:r>
      <w:proofErr w:type="spellStart"/>
      <w:r w:rsidRPr="00255222">
        <w:rPr>
          <w:rFonts w:eastAsia="黑体" w:cs="Arial"/>
        </w:rPr>
        <w:t>Provison</w:t>
      </w:r>
      <w:proofErr w:type="spellEnd"/>
      <w:r w:rsidRPr="00255222">
        <w:rPr>
          <w:rFonts w:eastAsia="黑体" w:cs="Arial"/>
        </w:rPr>
        <w:t xml:space="preserve"> key</w:t>
      </w:r>
      <w:r w:rsidRPr="00255222">
        <w:rPr>
          <w:rFonts w:eastAsia="黑体" w:cs="Arial"/>
        </w:rPr>
        <w:t>通常用此目录方式来配置，每一种</w:t>
      </w:r>
      <w:r w:rsidRPr="00255222">
        <w:rPr>
          <w:rFonts w:eastAsia="黑体" w:cs="Arial"/>
        </w:rPr>
        <w:t>Key</w:t>
      </w:r>
      <w:r w:rsidRPr="00255222">
        <w:rPr>
          <w:rFonts w:eastAsia="黑体" w:cs="Arial"/>
        </w:rPr>
        <w:t>导入后工具会生成一个</w:t>
      </w:r>
      <w:proofErr w:type="spellStart"/>
      <w:r w:rsidRPr="00255222">
        <w:rPr>
          <w:rFonts w:eastAsia="黑体" w:cs="Arial"/>
        </w:rPr>
        <w:t>ini</w:t>
      </w:r>
      <w:proofErr w:type="spellEnd"/>
      <w:r w:rsidRPr="00255222">
        <w:rPr>
          <w:rFonts w:eastAsia="黑体" w:cs="Arial"/>
        </w:rPr>
        <w:t>配置文件，当新导入一个</w:t>
      </w:r>
      <w:r w:rsidR="00631E47" w:rsidRPr="00255222">
        <w:rPr>
          <w:rFonts w:eastAsia="黑体" w:cs="Arial"/>
        </w:rPr>
        <w:t>K</w:t>
      </w:r>
      <w:r w:rsidRPr="00255222">
        <w:rPr>
          <w:rFonts w:eastAsia="黑体" w:cs="Arial"/>
        </w:rPr>
        <w:t>ey</w:t>
      </w:r>
      <w:r w:rsidRPr="00255222">
        <w:rPr>
          <w:rFonts w:eastAsia="黑体" w:cs="Arial"/>
        </w:rPr>
        <w:t>的文件夹时，需要删除旧的配置</w:t>
      </w:r>
      <w:r w:rsidRPr="00255222">
        <w:rPr>
          <w:rFonts w:eastAsia="黑体" w:cs="Arial"/>
        </w:rPr>
        <w:t>.</w:t>
      </w:r>
      <w:proofErr w:type="spellStart"/>
      <w:r w:rsidRPr="00255222">
        <w:rPr>
          <w:rFonts w:eastAsia="黑体" w:cs="Arial"/>
        </w:rPr>
        <w:t>ini</w:t>
      </w:r>
      <w:proofErr w:type="spellEnd"/>
      <w:r w:rsidRPr="00255222">
        <w:rPr>
          <w:rFonts w:eastAsia="黑体" w:cs="Arial"/>
        </w:rPr>
        <w:t>文件。</w:t>
      </w:r>
    </w:p>
    <w:p w14:paraId="42AE9415" w14:textId="7F062BA1" w:rsidR="00E97D1F" w:rsidRPr="00255222" w:rsidRDefault="00EF3883" w:rsidP="00D6300C">
      <w:pPr>
        <w:tabs>
          <w:tab w:val="left" w:pos="440"/>
        </w:tabs>
        <w:snapToGrid/>
        <w:spacing w:before="156" w:afterLines="0" w:after="0"/>
        <w:rPr>
          <w:rFonts w:eastAsia="黑体" w:cs="Arial"/>
        </w:rPr>
        <w:sectPr w:rsidR="00E97D1F" w:rsidRPr="00255222" w:rsidSect="006E35A7">
          <w:headerReference w:type="default" r:id="rId31"/>
          <w:pgSz w:w="11906" w:h="16838"/>
          <w:pgMar w:top="1440" w:right="1800" w:bottom="1440" w:left="1800" w:header="720" w:footer="720" w:gutter="0"/>
          <w:cols w:space="425"/>
          <w:docGrid w:type="lines" w:linePitch="312"/>
        </w:sectPr>
      </w:pPr>
      <w:proofErr w:type="spellStart"/>
      <w:r w:rsidRPr="00255222">
        <w:rPr>
          <w:rFonts w:eastAsia="黑体" w:cs="Arial"/>
        </w:rPr>
        <w:t>ini</w:t>
      </w:r>
      <w:proofErr w:type="spellEnd"/>
      <w:r w:rsidRPr="00255222">
        <w:rPr>
          <w:rFonts w:eastAsia="黑体" w:cs="Arial"/>
        </w:rPr>
        <w:t>中</w:t>
      </w:r>
      <w:r w:rsidRPr="00255222">
        <w:rPr>
          <w:rFonts w:eastAsia="黑体" w:cs="Arial"/>
        </w:rPr>
        <w:t>“=”</w:t>
      </w:r>
      <w:r w:rsidRPr="00255222">
        <w:rPr>
          <w:rFonts w:eastAsia="黑体" w:cs="Arial"/>
        </w:rPr>
        <w:t>左边的值表示</w:t>
      </w:r>
      <w:r w:rsidR="00631E47" w:rsidRPr="00255222">
        <w:rPr>
          <w:rFonts w:eastAsia="黑体" w:cs="Arial"/>
        </w:rPr>
        <w:t>K</w:t>
      </w:r>
      <w:r w:rsidRPr="00255222">
        <w:rPr>
          <w:rFonts w:eastAsia="黑体" w:cs="Arial"/>
        </w:rPr>
        <w:t>ey name</w:t>
      </w:r>
      <w:r w:rsidR="00F45272" w:rsidRPr="00255222">
        <w:rPr>
          <w:rFonts w:eastAsia="黑体" w:cs="Arial"/>
        </w:rPr>
        <w:t>，</w:t>
      </w:r>
      <w:r w:rsidRPr="00255222">
        <w:rPr>
          <w:rFonts w:eastAsia="黑体" w:cs="Arial"/>
        </w:rPr>
        <w:t>不能出现两个相同的</w:t>
      </w:r>
      <w:r w:rsidR="00631E47" w:rsidRPr="00255222">
        <w:rPr>
          <w:rFonts w:eastAsia="黑体" w:cs="Arial"/>
        </w:rPr>
        <w:t>K</w:t>
      </w:r>
      <w:r w:rsidRPr="00255222">
        <w:rPr>
          <w:rFonts w:eastAsia="黑体" w:cs="Arial"/>
        </w:rPr>
        <w:t>ey name</w:t>
      </w:r>
      <w:r w:rsidRPr="00255222">
        <w:rPr>
          <w:rFonts w:eastAsia="黑体" w:cs="Arial"/>
        </w:rPr>
        <w:t>。</w:t>
      </w:r>
    </w:p>
    <w:p w14:paraId="33ECE172" w14:textId="45C3F4CF" w:rsidR="00FD62E0" w:rsidRPr="00255222" w:rsidRDefault="00701396" w:rsidP="00D24F4F">
      <w:pPr>
        <w:pStyle w:val="Title1"/>
        <w:spacing w:before="156" w:after="156"/>
      </w:pPr>
      <w:bookmarkStart w:id="26" w:name="_Toc166315222"/>
      <w:r w:rsidRPr="00255222">
        <w:lastRenderedPageBreak/>
        <w:t>Key</w:t>
      </w:r>
      <w:r w:rsidRPr="00255222">
        <w:t>的格式配置</w:t>
      </w:r>
      <w:bookmarkEnd w:id="26"/>
    </w:p>
    <w:p w14:paraId="332E9FE4" w14:textId="7316D1B5" w:rsidR="00E97D1F" w:rsidRPr="00255222" w:rsidRDefault="00E97D1F" w:rsidP="00E97D1F">
      <w:pPr>
        <w:tabs>
          <w:tab w:val="left" w:pos="440"/>
        </w:tabs>
        <w:snapToGrid/>
        <w:spacing w:before="156" w:afterLines="0" w:after="0"/>
        <w:rPr>
          <w:rFonts w:eastAsia="黑体" w:cs="Arial"/>
        </w:rPr>
      </w:pPr>
      <w:bookmarkStart w:id="27" w:name="_Toc518994867"/>
      <w:bookmarkStart w:id="28" w:name="_Toc93481084"/>
      <w:r w:rsidRPr="00255222">
        <w:rPr>
          <w:rFonts w:eastAsia="黑体" w:cs="Arial"/>
        </w:rPr>
        <w:t>下面将介绍不同类型的</w:t>
      </w:r>
      <w:r w:rsidRPr="00255222">
        <w:rPr>
          <w:rFonts w:eastAsia="黑体" w:cs="Arial"/>
        </w:rPr>
        <w:t>key</w:t>
      </w:r>
      <w:r w:rsidRPr="00255222">
        <w:rPr>
          <w:rFonts w:eastAsia="黑体" w:cs="Arial"/>
        </w:rPr>
        <w:t>设置。</w:t>
      </w:r>
    </w:p>
    <w:p w14:paraId="2191AF41" w14:textId="6C58ABB7" w:rsidR="003E371E" w:rsidRPr="00255222" w:rsidRDefault="00E97D1F" w:rsidP="00E87513">
      <w:pPr>
        <w:pStyle w:val="Title2"/>
        <w:spacing w:before="156" w:after="156"/>
      </w:pPr>
      <w:bookmarkStart w:id="29" w:name="_Toc166315223"/>
      <w:bookmarkEnd w:id="27"/>
      <w:bookmarkEnd w:id="28"/>
      <w:proofErr w:type="spellStart"/>
      <w:r w:rsidRPr="00255222">
        <w:t>Usid</w:t>
      </w:r>
      <w:proofErr w:type="spellEnd"/>
      <w:r w:rsidR="00204D6A" w:rsidRPr="00255222">
        <w:t>/</w:t>
      </w:r>
      <w:proofErr w:type="spellStart"/>
      <w:r w:rsidRPr="00255222">
        <w:rPr>
          <w:bCs/>
          <w:iCs/>
        </w:rPr>
        <w:t>uuid</w:t>
      </w:r>
      <w:proofErr w:type="spellEnd"/>
      <w:r w:rsidR="00204D6A" w:rsidRPr="00255222">
        <w:rPr>
          <w:bCs/>
          <w:iCs/>
        </w:rPr>
        <w:t>/</w:t>
      </w:r>
      <w:proofErr w:type="spellStart"/>
      <w:r w:rsidRPr="00255222">
        <w:rPr>
          <w:bCs/>
          <w:iCs/>
        </w:rPr>
        <w:t>sn</w:t>
      </w:r>
      <w:proofErr w:type="spellEnd"/>
      <w:r w:rsidR="00204D6A" w:rsidRPr="00255222">
        <w:rPr>
          <w:bCs/>
          <w:iCs/>
        </w:rPr>
        <w:t>/</w:t>
      </w:r>
      <w:proofErr w:type="spellStart"/>
      <w:r w:rsidRPr="00255222">
        <w:rPr>
          <w:bCs/>
          <w:iCs/>
        </w:rPr>
        <w:t>deviceid</w:t>
      </w:r>
      <w:proofErr w:type="spellEnd"/>
      <w:r w:rsidRPr="00255222">
        <w:rPr>
          <w:bCs/>
          <w:iCs/>
        </w:rPr>
        <w:t>的配置</w:t>
      </w:r>
      <w:bookmarkEnd w:id="29"/>
    </w:p>
    <w:p w14:paraId="6A795375" w14:textId="74415277" w:rsidR="00E97D1F" w:rsidRPr="00255222" w:rsidRDefault="00E97D1F" w:rsidP="00E97D1F">
      <w:pPr>
        <w:tabs>
          <w:tab w:val="left" w:pos="440"/>
        </w:tabs>
        <w:snapToGrid/>
        <w:spacing w:before="156" w:afterLines="0" w:after="0"/>
        <w:rPr>
          <w:rFonts w:eastAsia="黑体" w:cs="Arial"/>
        </w:rPr>
      </w:pPr>
      <w:r w:rsidRPr="00255222">
        <w:rPr>
          <w:rFonts w:eastAsia="黑体" w:cs="Arial"/>
        </w:rPr>
        <w:t>Usid.ini</w:t>
      </w:r>
      <w:r w:rsidRPr="00255222">
        <w:rPr>
          <w:rFonts w:eastAsia="黑体" w:cs="Arial"/>
        </w:rPr>
        <w:t>是</w:t>
      </w:r>
      <w:proofErr w:type="spellStart"/>
      <w:r w:rsidRPr="00255222">
        <w:rPr>
          <w:rFonts w:eastAsia="黑体" w:cs="Arial"/>
        </w:rPr>
        <w:t>usid</w:t>
      </w:r>
      <w:proofErr w:type="spellEnd"/>
      <w:r w:rsidRPr="00255222">
        <w:rPr>
          <w:rFonts w:eastAsia="黑体" w:cs="Arial"/>
        </w:rPr>
        <w:t>的</w:t>
      </w:r>
      <w:r w:rsidRPr="00255222">
        <w:rPr>
          <w:rFonts w:eastAsia="黑体" w:cs="Arial"/>
        </w:rPr>
        <w:t>key</w:t>
      </w:r>
      <w:r w:rsidRPr="00255222">
        <w:rPr>
          <w:rFonts w:eastAsia="黑体" w:cs="Arial"/>
        </w:rPr>
        <w:t>文件，</w:t>
      </w:r>
      <w:r w:rsidRPr="00255222">
        <w:rPr>
          <w:rFonts w:eastAsia="黑体" w:cs="Arial"/>
        </w:rPr>
        <w:t>uuid.ini</w:t>
      </w:r>
      <w:r w:rsidRPr="00255222">
        <w:rPr>
          <w:rFonts w:eastAsia="黑体" w:cs="Arial"/>
        </w:rPr>
        <w:t>是</w:t>
      </w:r>
      <w:proofErr w:type="spellStart"/>
      <w:r w:rsidRPr="00255222">
        <w:rPr>
          <w:rFonts w:eastAsia="黑体" w:cs="Arial"/>
        </w:rPr>
        <w:t>uid</w:t>
      </w:r>
      <w:proofErr w:type="spellEnd"/>
      <w:r w:rsidRPr="00255222">
        <w:rPr>
          <w:rFonts w:eastAsia="黑体" w:cs="Arial"/>
        </w:rPr>
        <w:t>的</w:t>
      </w:r>
      <w:r w:rsidRPr="00255222">
        <w:rPr>
          <w:rFonts w:eastAsia="黑体" w:cs="Arial"/>
        </w:rPr>
        <w:t>key</w:t>
      </w:r>
      <w:r w:rsidRPr="00255222">
        <w:rPr>
          <w:rFonts w:eastAsia="黑体" w:cs="Arial"/>
        </w:rPr>
        <w:t>文件，</w:t>
      </w:r>
      <w:r w:rsidRPr="00255222">
        <w:rPr>
          <w:rFonts w:eastAsia="黑体" w:cs="Arial"/>
        </w:rPr>
        <w:t>sn.ini</w:t>
      </w:r>
      <w:r w:rsidRPr="00255222">
        <w:rPr>
          <w:rFonts w:eastAsia="黑体" w:cs="Arial"/>
        </w:rPr>
        <w:t>是</w:t>
      </w:r>
      <w:proofErr w:type="spellStart"/>
      <w:r w:rsidRPr="00255222">
        <w:rPr>
          <w:rFonts w:eastAsia="黑体" w:cs="Arial"/>
        </w:rPr>
        <w:t>sn</w:t>
      </w:r>
      <w:proofErr w:type="spellEnd"/>
      <w:r w:rsidRPr="00255222">
        <w:rPr>
          <w:rFonts w:eastAsia="黑体" w:cs="Arial"/>
        </w:rPr>
        <w:t>的</w:t>
      </w:r>
      <w:r w:rsidRPr="00255222">
        <w:rPr>
          <w:rFonts w:eastAsia="黑体" w:cs="Arial"/>
        </w:rPr>
        <w:t>key</w:t>
      </w:r>
      <w:r w:rsidRPr="00255222">
        <w:rPr>
          <w:rFonts w:eastAsia="黑体" w:cs="Arial"/>
        </w:rPr>
        <w:t>文件，</w:t>
      </w:r>
      <w:r w:rsidRPr="00255222">
        <w:rPr>
          <w:rFonts w:eastAsia="黑体" w:cs="Arial"/>
        </w:rPr>
        <w:t>deviceid.ini</w:t>
      </w:r>
      <w:r w:rsidRPr="00255222">
        <w:rPr>
          <w:rFonts w:eastAsia="黑体" w:cs="Arial"/>
        </w:rPr>
        <w:t>是</w:t>
      </w:r>
      <w:proofErr w:type="spellStart"/>
      <w:r w:rsidRPr="00255222">
        <w:rPr>
          <w:rFonts w:eastAsia="黑体" w:cs="Arial"/>
        </w:rPr>
        <w:t>deviceid</w:t>
      </w:r>
      <w:proofErr w:type="spellEnd"/>
      <w:r w:rsidRPr="00255222">
        <w:rPr>
          <w:rFonts w:eastAsia="黑体" w:cs="Arial"/>
        </w:rPr>
        <w:t>的</w:t>
      </w:r>
      <w:r w:rsidRPr="00255222">
        <w:rPr>
          <w:rFonts w:eastAsia="黑体" w:cs="Arial"/>
        </w:rPr>
        <w:t>key</w:t>
      </w:r>
      <w:r w:rsidRPr="00255222">
        <w:rPr>
          <w:rFonts w:eastAsia="黑体" w:cs="Arial"/>
        </w:rPr>
        <w:t>文件</w:t>
      </w:r>
      <w:r w:rsidR="00A81968" w:rsidRPr="00255222">
        <w:rPr>
          <w:rFonts w:eastAsia="黑体" w:cs="Arial"/>
        </w:rPr>
        <w:t>。</w:t>
      </w:r>
      <w:r w:rsidRPr="00255222">
        <w:rPr>
          <w:rFonts w:eastAsia="黑体" w:cs="Arial"/>
        </w:rPr>
        <w:t>这些</w:t>
      </w:r>
      <w:r w:rsidRPr="00255222">
        <w:rPr>
          <w:rFonts w:eastAsia="黑体" w:cs="Arial"/>
        </w:rPr>
        <w:t>Key</w:t>
      </w:r>
      <w:r w:rsidRPr="00255222">
        <w:rPr>
          <w:rFonts w:eastAsia="黑体" w:cs="Arial"/>
        </w:rPr>
        <w:t>文件在烧录中</w:t>
      </w:r>
      <w:r w:rsidR="00A81968" w:rsidRPr="00255222">
        <w:rPr>
          <w:rFonts w:eastAsia="黑体" w:cs="Arial"/>
        </w:rPr>
        <w:t>需要</w:t>
      </w:r>
      <w:r w:rsidRPr="00255222">
        <w:rPr>
          <w:rFonts w:eastAsia="黑体" w:cs="Arial"/>
        </w:rPr>
        <w:t>放到工具目录的</w:t>
      </w:r>
      <w:r w:rsidRPr="00255222">
        <w:rPr>
          <w:rFonts w:eastAsia="黑体" w:cs="Arial"/>
        </w:rPr>
        <w:t>license</w:t>
      </w:r>
      <w:r w:rsidRPr="00255222">
        <w:rPr>
          <w:rFonts w:eastAsia="黑体" w:cs="Arial"/>
        </w:rPr>
        <w:t>目录下。</w:t>
      </w:r>
    </w:p>
    <w:p w14:paraId="4B83A0DF"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其格式如下：</w:t>
      </w:r>
    </w:p>
    <w:p w14:paraId="13BF5E09"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[Group1]</w:t>
      </w:r>
    </w:p>
    <w:p w14:paraId="2F873CA3" w14:textId="77777777" w:rsidR="00E97D1F" w:rsidRPr="00255222" w:rsidRDefault="00E97D1F" w:rsidP="00E97D1F">
      <w:pPr>
        <w:tabs>
          <w:tab w:val="left" w:pos="440"/>
        </w:tabs>
        <w:snapToGrid/>
        <w:spacing w:before="156" w:afterLines="0" w:after="0"/>
        <w:rPr>
          <w:rFonts w:eastAsia="黑体" w:cs="Arial"/>
        </w:rPr>
      </w:pPr>
      <w:proofErr w:type="spellStart"/>
      <w:r w:rsidRPr="00255222">
        <w:rPr>
          <w:rFonts w:eastAsia="黑体" w:cs="Arial"/>
        </w:rPr>
        <w:t>usid</w:t>
      </w:r>
      <w:proofErr w:type="spellEnd"/>
      <w:r w:rsidRPr="00255222">
        <w:rPr>
          <w:rFonts w:eastAsia="黑体" w:cs="Arial"/>
        </w:rPr>
        <w:t xml:space="preserve"> = </w:t>
      </w:r>
      <w:proofErr w:type="spellStart"/>
      <w:r w:rsidRPr="00255222">
        <w:rPr>
          <w:rFonts w:eastAsia="黑体" w:cs="Arial"/>
        </w:rPr>
        <w:t>ShiningStar</w:t>
      </w:r>
      <w:proofErr w:type="spellEnd"/>
      <w:r w:rsidRPr="00255222">
        <w:rPr>
          <w:rFonts w:eastAsia="黑体" w:cs="Arial"/>
        </w:rPr>
        <w:t>&lt;1&gt;MBX&lt;2&gt;</w:t>
      </w:r>
    </w:p>
    <w:p w14:paraId="722E09FC"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param_1_format = %04x</w:t>
      </w:r>
    </w:p>
    <w:p w14:paraId="6B420167"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param_1_start = 0000</w:t>
      </w:r>
    </w:p>
    <w:p w14:paraId="5E3CCC2B"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param_1_end = FFFF</w:t>
      </w:r>
    </w:p>
    <w:p w14:paraId="5D718248"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param_1_used = 0x0</w:t>
      </w:r>
    </w:p>
    <w:p w14:paraId="669FFD3D"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param_1_total = 1000</w:t>
      </w:r>
    </w:p>
    <w:p w14:paraId="22C2FB62"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param_2_format = %04x</w:t>
      </w:r>
    </w:p>
    <w:p w14:paraId="2D32997F"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param_2_start = 0000</w:t>
      </w:r>
    </w:p>
    <w:p w14:paraId="09376E23"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param_2_end = 0FFF</w:t>
      </w:r>
    </w:p>
    <w:p w14:paraId="2E88F5C1"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param_2_used = 0x0</w:t>
      </w:r>
    </w:p>
    <w:p w14:paraId="5748BA10"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param_2_total = 1000</w:t>
      </w:r>
    </w:p>
    <w:p w14:paraId="1C16E68F" w14:textId="77777777" w:rsidR="00E97D1F" w:rsidRPr="00255222" w:rsidRDefault="00E97D1F" w:rsidP="00E97D1F">
      <w:pPr>
        <w:tabs>
          <w:tab w:val="left" w:pos="440"/>
        </w:tabs>
        <w:snapToGrid/>
        <w:spacing w:before="156" w:afterLines="0" w:after="0"/>
        <w:rPr>
          <w:rFonts w:eastAsia="黑体" w:cs="Arial"/>
        </w:rPr>
      </w:pPr>
    </w:p>
    <w:p w14:paraId="3597C142"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[Size]</w:t>
      </w:r>
    </w:p>
    <w:p w14:paraId="19DDDB7E"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Size = 22</w:t>
      </w:r>
    </w:p>
    <w:p w14:paraId="6F3A346E" w14:textId="77777777" w:rsidR="00E97D1F" w:rsidRPr="00255222" w:rsidRDefault="00E97D1F" w:rsidP="00E97D1F">
      <w:pPr>
        <w:tabs>
          <w:tab w:val="left" w:pos="440"/>
        </w:tabs>
        <w:snapToGrid/>
        <w:spacing w:before="156" w:afterLines="0" w:after="0"/>
        <w:rPr>
          <w:rFonts w:eastAsia="黑体" w:cs="Arial"/>
        </w:rPr>
      </w:pPr>
    </w:p>
    <w:p w14:paraId="26FA60FD"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[fragment]</w:t>
      </w:r>
    </w:p>
    <w:p w14:paraId="6E679BA8"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 xml:space="preserve">fragment = </w:t>
      </w:r>
    </w:p>
    <w:p w14:paraId="17CB5C64" w14:textId="5D54E7D5" w:rsidR="00E97D1F" w:rsidRPr="00255222" w:rsidRDefault="00E97D1F" w:rsidP="00E97D1F">
      <w:pPr>
        <w:tabs>
          <w:tab w:val="left" w:pos="440"/>
        </w:tabs>
        <w:snapToGrid/>
        <w:spacing w:before="156" w:afterLines="0" w:after="0"/>
        <w:rPr>
          <w:rFonts w:eastAsia="黑体" w:cs="Arial"/>
        </w:rPr>
      </w:pPr>
      <w:r w:rsidRPr="00255222">
        <w:rPr>
          <w:rFonts w:eastAsia="黑体" w:cs="Arial"/>
        </w:rPr>
        <w:t>[Group*]</w:t>
      </w:r>
      <w:r w:rsidRPr="00255222">
        <w:rPr>
          <w:rFonts w:eastAsia="黑体" w:cs="Arial"/>
        </w:rPr>
        <w:t>代表一组</w:t>
      </w:r>
      <w:r w:rsidRPr="00255222">
        <w:rPr>
          <w:rFonts w:eastAsia="黑体" w:cs="Arial"/>
        </w:rPr>
        <w:t>key</w:t>
      </w:r>
      <w:r w:rsidRPr="00255222">
        <w:rPr>
          <w:rFonts w:eastAsia="黑体" w:cs="Arial"/>
        </w:rPr>
        <w:t>，用户可使用</w:t>
      </w:r>
      <w:r w:rsidRPr="00255222">
        <w:rPr>
          <w:rFonts w:eastAsia="黑体" w:cs="Arial"/>
        </w:rPr>
        <w:t>[Group1]</w:t>
      </w:r>
      <w:r w:rsidRPr="00255222">
        <w:rPr>
          <w:rFonts w:eastAsia="黑体" w:cs="Arial"/>
        </w:rPr>
        <w:t>，</w:t>
      </w:r>
      <w:r w:rsidRPr="00255222">
        <w:rPr>
          <w:rFonts w:eastAsia="黑体" w:cs="Arial"/>
        </w:rPr>
        <w:t>[Group2]</w:t>
      </w:r>
      <w:r w:rsidRPr="00255222">
        <w:rPr>
          <w:rFonts w:eastAsia="黑体" w:cs="Arial"/>
        </w:rPr>
        <w:t>，每个组</w:t>
      </w:r>
      <w:r w:rsidRPr="00255222">
        <w:rPr>
          <w:rFonts w:eastAsia="黑体" w:cs="Arial"/>
        </w:rPr>
        <w:t>[Group*]</w:t>
      </w:r>
      <w:r w:rsidRPr="00255222">
        <w:rPr>
          <w:rFonts w:eastAsia="黑体" w:cs="Arial"/>
        </w:rPr>
        <w:t>可以使用不同的格式</w:t>
      </w:r>
      <w:r w:rsidR="008368D5" w:rsidRPr="00255222">
        <w:rPr>
          <w:rFonts w:eastAsia="黑体" w:cs="Arial"/>
        </w:rPr>
        <w:t>。</w:t>
      </w:r>
    </w:p>
    <w:p w14:paraId="6FA43294" w14:textId="612F4504" w:rsidR="00E97D1F" w:rsidRPr="00255222" w:rsidRDefault="00E97D1F" w:rsidP="00E97D1F">
      <w:pPr>
        <w:tabs>
          <w:tab w:val="left" w:pos="440"/>
        </w:tabs>
        <w:snapToGrid/>
        <w:spacing w:before="156" w:afterLines="0" w:after="0"/>
        <w:rPr>
          <w:rFonts w:eastAsia="黑体" w:cs="Arial"/>
        </w:rPr>
      </w:pPr>
      <w:proofErr w:type="spellStart"/>
      <w:r w:rsidRPr="00255222">
        <w:rPr>
          <w:rFonts w:eastAsia="黑体" w:cs="Arial"/>
        </w:rPr>
        <w:t>usid</w:t>
      </w:r>
      <w:proofErr w:type="spellEnd"/>
      <w:r w:rsidRPr="00255222">
        <w:rPr>
          <w:rFonts w:eastAsia="黑体" w:cs="Arial"/>
        </w:rPr>
        <w:t xml:space="preserve"> = </w:t>
      </w:r>
      <w:proofErr w:type="spellStart"/>
      <w:r w:rsidRPr="00255222">
        <w:rPr>
          <w:rFonts w:eastAsia="黑体" w:cs="Arial"/>
        </w:rPr>
        <w:t>ShiningStar</w:t>
      </w:r>
      <w:proofErr w:type="spellEnd"/>
      <w:r w:rsidRPr="00255222">
        <w:rPr>
          <w:rFonts w:eastAsia="黑体" w:cs="Arial"/>
        </w:rPr>
        <w:t>&lt;1&gt;MBX&lt;2&gt;</w:t>
      </w:r>
      <w:r w:rsidRPr="00255222">
        <w:rPr>
          <w:rFonts w:eastAsia="黑体" w:cs="Arial"/>
        </w:rPr>
        <w:t>是</w:t>
      </w:r>
      <w:proofErr w:type="spellStart"/>
      <w:r w:rsidRPr="00255222">
        <w:rPr>
          <w:rFonts w:eastAsia="黑体" w:cs="Arial"/>
        </w:rPr>
        <w:t>usid</w:t>
      </w:r>
      <w:proofErr w:type="spellEnd"/>
      <w:r w:rsidRPr="00255222">
        <w:rPr>
          <w:rFonts w:eastAsia="黑体" w:cs="Arial"/>
        </w:rPr>
        <w:t>的字符串，</w:t>
      </w:r>
      <w:proofErr w:type="spellStart"/>
      <w:r w:rsidRPr="00255222">
        <w:rPr>
          <w:rFonts w:eastAsia="黑体" w:cs="Arial"/>
        </w:rPr>
        <w:t>uuid</w:t>
      </w:r>
      <w:proofErr w:type="spellEnd"/>
      <w:r w:rsidRPr="00255222">
        <w:rPr>
          <w:rFonts w:eastAsia="黑体" w:cs="Arial"/>
        </w:rPr>
        <w:t xml:space="preserve"> = Amlogic&lt;1&gt;MBX&lt;2&gt;</w:t>
      </w:r>
      <w:r w:rsidRPr="00255222">
        <w:rPr>
          <w:rFonts w:eastAsia="黑体" w:cs="Arial"/>
        </w:rPr>
        <w:t>是</w:t>
      </w:r>
      <w:proofErr w:type="spellStart"/>
      <w:r w:rsidRPr="00255222">
        <w:rPr>
          <w:rFonts w:eastAsia="黑体" w:cs="Arial"/>
        </w:rPr>
        <w:t>uuid</w:t>
      </w:r>
      <w:proofErr w:type="spellEnd"/>
      <w:r w:rsidRPr="00255222">
        <w:rPr>
          <w:rFonts w:eastAsia="黑体" w:cs="Arial"/>
        </w:rPr>
        <w:t>的字符串，</w:t>
      </w:r>
      <w:proofErr w:type="spellStart"/>
      <w:r w:rsidRPr="00255222">
        <w:rPr>
          <w:rFonts w:eastAsia="黑体" w:cs="Arial"/>
        </w:rPr>
        <w:t>sn</w:t>
      </w:r>
      <w:proofErr w:type="spellEnd"/>
      <w:r w:rsidRPr="00255222">
        <w:rPr>
          <w:rFonts w:eastAsia="黑体" w:cs="Arial"/>
        </w:rPr>
        <w:t>= Amlogic&lt;1&gt;MBX&lt;2&gt;</w:t>
      </w:r>
      <w:r w:rsidRPr="00255222">
        <w:rPr>
          <w:rFonts w:eastAsia="黑体" w:cs="Arial"/>
        </w:rPr>
        <w:t>是</w:t>
      </w:r>
      <w:proofErr w:type="spellStart"/>
      <w:r w:rsidRPr="00255222">
        <w:rPr>
          <w:rFonts w:eastAsia="黑体" w:cs="Arial"/>
        </w:rPr>
        <w:t>sn</w:t>
      </w:r>
      <w:proofErr w:type="spellEnd"/>
      <w:r w:rsidRPr="00255222">
        <w:rPr>
          <w:rFonts w:eastAsia="黑体" w:cs="Arial"/>
        </w:rPr>
        <w:t>的字符串，</w:t>
      </w:r>
      <w:proofErr w:type="spellStart"/>
      <w:r w:rsidRPr="00255222">
        <w:rPr>
          <w:rFonts w:eastAsia="黑体" w:cs="Arial"/>
        </w:rPr>
        <w:t>deviceid</w:t>
      </w:r>
      <w:proofErr w:type="spellEnd"/>
      <w:r w:rsidRPr="00255222">
        <w:rPr>
          <w:rFonts w:eastAsia="黑体" w:cs="Arial"/>
        </w:rPr>
        <w:t>= Amlogic&lt;1&gt;MBX&lt;2&gt;</w:t>
      </w:r>
      <w:r w:rsidRPr="00255222">
        <w:rPr>
          <w:rFonts w:eastAsia="黑体" w:cs="Arial"/>
        </w:rPr>
        <w:t>是</w:t>
      </w:r>
      <w:proofErr w:type="spellStart"/>
      <w:r w:rsidRPr="00255222">
        <w:rPr>
          <w:rFonts w:eastAsia="黑体" w:cs="Arial"/>
        </w:rPr>
        <w:lastRenderedPageBreak/>
        <w:t>deviceid</w:t>
      </w:r>
      <w:proofErr w:type="spellEnd"/>
      <w:r w:rsidRPr="00255222">
        <w:rPr>
          <w:rFonts w:eastAsia="黑体" w:cs="Arial"/>
        </w:rPr>
        <w:t>的字符串</w:t>
      </w:r>
      <w:r w:rsidR="00353A56" w:rsidRPr="00255222">
        <w:rPr>
          <w:rFonts w:eastAsia="黑体" w:cs="Arial"/>
        </w:rPr>
        <w:t>。</w:t>
      </w:r>
      <w:r w:rsidR="00353A56" w:rsidRPr="00255222">
        <w:rPr>
          <w:rFonts w:eastAsia="黑体" w:cs="Arial"/>
        </w:rPr>
        <w:t>K</w:t>
      </w:r>
      <w:r w:rsidRPr="00255222">
        <w:rPr>
          <w:rFonts w:eastAsia="黑体" w:cs="Arial"/>
        </w:rPr>
        <w:t>ey</w:t>
      </w:r>
      <w:r w:rsidRPr="00255222">
        <w:rPr>
          <w:rFonts w:eastAsia="黑体" w:cs="Arial"/>
        </w:rPr>
        <w:t>的字符串通常分为可变部分和固定部分，固定部分为给定的字符串，如</w:t>
      </w:r>
      <w:proofErr w:type="spellStart"/>
      <w:r w:rsidRPr="00255222">
        <w:rPr>
          <w:rFonts w:eastAsia="黑体" w:cs="Arial"/>
        </w:rPr>
        <w:t>ShiningStar</w:t>
      </w:r>
      <w:proofErr w:type="spellEnd"/>
      <w:r w:rsidR="00353A56" w:rsidRPr="00255222">
        <w:rPr>
          <w:rFonts w:eastAsia="黑体" w:cs="Arial"/>
        </w:rPr>
        <w:t>和</w:t>
      </w:r>
      <w:r w:rsidRPr="00255222">
        <w:rPr>
          <w:rFonts w:eastAsia="黑体" w:cs="Arial"/>
        </w:rPr>
        <w:t>MBX</w:t>
      </w:r>
      <w:r w:rsidRPr="00255222">
        <w:rPr>
          <w:rFonts w:eastAsia="黑体" w:cs="Arial"/>
        </w:rPr>
        <w:t>；可变部分为长度固定的可变字符串，配置为</w:t>
      </w:r>
      <w:r w:rsidRPr="00255222">
        <w:rPr>
          <w:rFonts w:eastAsia="黑体" w:cs="Arial"/>
        </w:rPr>
        <w:t>&lt;1&gt;,&lt;2&gt;</w:t>
      </w:r>
      <w:r w:rsidR="00353A56" w:rsidRPr="00255222">
        <w:rPr>
          <w:rFonts w:eastAsia="黑体" w:cs="Arial"/>
        </w:rPr>
        <w:t>。</w:t>
      </w:r>
    </w:p>
    <w:p w14:paraId="09355832" w14:textId="5A0799D4" w:rsidR="00E97D1F" w:rsidRPr="00255222" w:rsidRDefault="00E97D1F" w:rsidP="00E97D1F">
      <w:pPr>
        <w:tabs>
          <w:tab w:val="left" w:pos="440"/>
        </w:tabs>
        <w:snapToGrid/>
        <w:spacing w:before="156" w:afterLines="0" w:after="0"/>
        <w:rPr>
          <w:rFonts w:eastAsia="黑体" w:cs="Arial"/>
        </w:rPr>
      </w:pPr>
      <w:r w:rsidRPr="00255222">
        <w:rPr>
          <w:rFonts w:eastAsia="黑体" w:cs="Arial"/>
        </w:rPr>
        <w:t>对可变部分，</w:t>
      </w:r>
      <w:r w:rsidRPr="00255222">
        <w:rPr>
          <w:rFonts w:eastAsia="黑体" w:cs="Arial"/>
        </w:rPr>
        <w:t>param_*_format</w:t>
      </w:r>
      <w:r w:rsidRPr="00255222">
        <w:rPr>
          <w:rFonts w:eastAsia="黑体" w:cs="Arial"/>
        </w:rPr>
        <w:t>规定了格式和长度，下面分几种情况分别说明：</w:t>
      </w:r>
    </w:p>
    <w:p w14:paraId="5E853687" w14:textId="701C4DE8" w:rsidR="00E97D1F" w:rsidRPr="00255222" w:rsidRDefault="00E97D1F">
      <w:pPr>
        <w:pStyle w:val="af1"/>
        <w:numPr>
          <w:ilvl w:val="0"/>
          <w:numId w:val="9"/>
        </w:numPr>
        <w:tabs>
          <w:tab w:val="left" w:pos="440"/>
        </w:tabs>
        <w:snapToGrid/>
        <w:spacing w:before="156" w:afterLines="0" w:after="0"/>
        <w:ind w:firstLineChars="0"/>
        <w:rPr>
          <w:rFonts w:eastAsia="黑体" w:cs="Arial"/>
        </w:rPr>
      </w:pPr>
      <w:r w:rsidRPr="00255222">
        <w:rPr>
          <w:rFonts w:eastAsia="黑体" w:cs="Arial"/>
        </w:rPr>
        <w:t>%04x</w:t>
      </w:r>
      <w:r w:rsidRPr="00255222">
        <w:rPr>
          <w:rFonts w:eastAsia="黑体" w:cs="Arial"/>
        </w:rPr>
        <w:t>或</w:t>
      </w:r>
      <w:r w:rsidRPr="00255222">
        <w:rPr>
          <w:rFonts w:eastAsia="黑体" w:cs="Arial"/>
        </w:rPr>
        <w:t>%04X</w:t>
      </w:r>
      <w:r w:rsidRPr="00255222">
        <w:rPr>
          <w:rFonts w:eastAsia="黑体" w:cs="Arial"/>
        </w:rPr>
        <w:t>：代表本段字符串长度为</w:t>
      </w:r>
      <w:r w:rsidRPr="00255222">
        <w:rPr>
          <w:rFonts w:eastAsia="黑体" w:cs="Arial"/>
        </w:rPr>
        <w:t>4</w:t>
      </w:r>
      <w:r w:rsidRPr="00255222">
        <w:rPr>
          <w:rFonts w:eastAsia="黑体" w:cs="Arial"/>
        </w:rPr>
        <w:t>，字符串为</w:t>
      </w:r>
      <w:r w:rsidRPr="00255222">
        <w:rPr>
          <w:rFonts w:eastAsia="黑体" w:cs="Arial"/>
        </w:rPr>
        <w:t>16</w:t>
      </w:r>
      <w:r w:rsidRPr="00255222">
        <w:rPr>
          <w:rFonts w:eastAsia="黑体" w:cs="Arial"/>
        </w:rPr>
        <w:t>进制数</w:t>
      </w:r>
      <w:r w:rsidR="00BD2D64" w:rsidRPr="00255222">
        <w:rPr>
          <w:rFonts w:eastAsia="黑体" w:cs="Arial"/>
        </w:rPr>
        <w:t>。</w:t>
      </w:r>
    </w:p>
    <w:p w14:paraId="3789B402" w14:textId="75A8FAC8" w:rsidR="00E97D1F" w:rsidRPr="00255222" w:rsidRDefault="00E97D1F">
      <w:pPr>
        <w:pStyle w:val="af1"/>
        <w:numPr>
          <w:ilvl w:val="0"/>
          <w:numId w:val="9"/>
        </w:numPr>
        <w:tabs>
          <w:tab w:val="left" w:pos="440"/>
        </w:tabs>
        <w:snapToGrid/>
        <w:spacing w:before="156" w:afterLines="0" w:after="0"/>
        <w:ind w:firstLineChars="0"/>
        <w:rPr>
          <w:rFonts w:eastAsia="黑体" w:cs="Arial"/>
        </w:rPr>
      </w:pPr>
      <w:r w:rsidRPr="00255222">
        <w:rPr>
          <w:rFonts w:eastAsia="黑体" w:cs="Arial"/>
        </w:rPr>
        <w:t>%04d</w:t>
      </w:r>
      <w:r w:rsidRPr="00255222">
        <w:rPr>
          <w:rFonts w:eastAsia="黑体" w:cs="Arial"/>
        </w:rPr>
        <w:t>或</w:t>
      </w:r>
      <w:r w:rsidRPr="00255222">
        <w:rPr>
          <w:rFonts w:eastAsia="黑体" w:cs="Arial"/>
        </w:rPr>
        <w:t>%04D</w:t>
      </w:r>
      <w:r w:rsidRPr="00255222">
        <w:rPr>
          <w:rFonts w:eastAsia="黑体" w:cs="Arial"/>
        </w:rPr>
        <w:t>：代表本段字符串长度为</w:t>
      </w:r>
      <w:r w:rsidRPr="00255222">
        <w:rPr>
          <w:rFonts w:eastAsia="黑体" w:cs="Arial"/>
        </w:rPr>
        <w:t>4</w:t>
      </w:r>
      <w:r w:rsidRPr="00255222">
        <w:rPr>
          <w:rFonts w:eastAsia="黑体" w:cs="Arial"/>
        </w:rPr>
        <w:t>，字符串为</w:t>
      </w:r>
      <w:r w:rsidRPr="00255222">
        <w:rPr>
          <w:rFonts w:eastAsia="黑体" w:cs="Arial"/>
        </w:rPr>
        <w:t>10</w:t>
      </w:r>
      <w:r w:rsidRPr="00255222">
        <w:rPr>
          <w:rFonts w:eastAsia="黑体" w:cs="Arial"/>
        </w:rPr>
        <w:t>进制数</w:t>
      </w:r>
      <w:r w:rsidR="00BD2D64" w:rsidRPr="00255222">
        <w:rPr>
          <w:rFonts w:eastAsia="黑体" w:cs="Arial"/>
        </w:rPr>
        <w:t>。</w:t>
      </w:r>
    </w:p>
    <w:p w14:paraId="38CB77D6" w14:textId="007D0E86" w:rsidR="00E97D1F" w:rsidRPr="00255222" w:rsidRDefault="00E97D1F" w:rsidP="00E97D1F">
      <w:pPr>
        <w:tabs>
          <w:tab w:val="left" w:pos="440"/>
        </w:tabs>
        <w:snapToGrid/>
        <w:spacing w:before="156" w:afterLines="0" w:after="0"/>
        <w:rPr>
          <w:rFonts w:eastAsia="黑体" w:cs="Arial"/>
        </w:rPr>
      </w:pPr>
      <w:r w:rsidRPr="00255222">
        <w:rPr>
          <w:rFonts w:eastAsia="黑体" w:cs="Arial"/>
        </w:rPr>
        <w:t>每次取可变部分</w:t>
      </w:r>
      <w:r w:rsidRPr="00255222">
        <w:rPr>
          <w:rFonts w:eastAsia="黑体" w:cs="Arial"/>
        </w:rPr>
        <w:t>key</w:t>
      </w:r>
      <w:r w:rsidRPr="00255222">
        <w:rPr>
          <w:rFonts w:eastAsia="黑体" w:cs="Arial"/>
        </w:rPr>
        <w:t>为</w:t>
      </w:r>
      <w:r w:rsidRPr="00255222">
        <w:rPr>
          <w:rFonts w:eastAsia="黑体" w:cs="Arial"/>
        </w:rPr>
        <w:t>param_*_start + param_*_used</w:t>
      </w:r>
      <w:r w:rsidRPr="00255222">
        <w:rPr>
          <w:rFonts w:eastAsia="黑体" w:cs="Arial"/>
        </w:rPr>
        <w:t>的数字形式，</w:t>
      </w:r>
      <w:proofErr w:type="gramStart"/>
      <w:r w:rsidRPr="00255222">
        <w:rPr>
          <w:rFonts w:eastAsia="黑体" w:cs="Arial"/>
        </w:rPr>
        <w:t>不足位补</w:t>
      </w:r>
      <w:proofErr w:type="gramEnd"/>
      <w:r w:rsidRPr="00255222">
        <w:rPr>
          <w:rFonts w:eastAsia="黑体" w:cs="Arial"/>
        </w:rPr>
        <w:t>0</w:t>
      </w:r>
      <w:r w:rsidRPr="00255222">
        <w:rPr>
          <w:rFonts w:eastAsia="黑体" w:cs="Arial"/>
        </w:rPr>
        <w:t>。</w:t>
      </w:r>
    </w:p>
    <w:p w14:paraId="70C10EAD" w14:textId="6A1AFE99"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param_*_format</w:t>
      </w:r>
      <w:r w:rsidRPr="00255222">
        <w:rPr>
          <w:rFonts w:eastAsia="黑体" w:cs="Arial"/>
        </w:rPr>
        <w:t>如增加</w:t>
      </w:r>
      <w:r w:rsidRPr="00255222">
        <w:rPr>
          <w:rFonts w:eastAsia="黑体" w:cs="Arial"/>
        </w:rPr>
        <w:t>R</w:t>
      </w:r>
      <w:r w:rsidRPr="00255222">
        <w:rPr>
          <w:rFonts w:eastAsia="黑体" w:cs="Arial"/>
        </w:rPr>
        <w:t>，代表可变</w:t>
      </w:r>
      <w:r w:rsidRPr="00255222">
        <w:rPr>
          <w:rFonts w:eastAsia="黑体" w:cs="Arial"/>
        </w:rPr>
        <w:t>key</w:t>
      </w:r>
      <w:r w:rsidRPr="00255222">
        <w:rPr>
          <w:rFonts w:eastAsia="黑体" w:cs="Arial"/>
        </w:rPr>
        <w:t>部分为随机数，随机数</w:t>
      </w:r>
      <w:r w:rsidR="00906E4D" w:rsidRPr="00255222">
        <w:rPr>
          <w:rFonts w:eastAsia="黑体" w:cs="Arial"/>
        </w:rPr>
        <w:t>在</w:t>
      </w:r>
      <w:r w:rsidRPr="00255222">
        <w:rPr>
          <w:rFonts w:eastAsia="黑体" w:cs="Arial"/>
        </w:rPr>
        <w:t>param_*_start</w:t>
      </w:r>
      <w:r w:rsidRPr="00255222">
        <w:rPr>
          <w:rFonts w:eastAsia="黑体" w:cs="Arial"/>
        </w:rPr>
        <w:t>和</w:t>
      </w:r>
      <w:r w:rsidRPr="00255222">
        <w:rPr>
          <w:rFonts w:eastAsia="黑体" w:cs="Arial"/>
        </w:rPr>
        <w:t>param_*_end</w:t>
      </w:r>
      <w:r w:rsidRPr="00255222">
        <w:rPr>
          <w:rFonts w:eastAsia="黑体" w:cs="Arial"/>
        </w:rPr>
        <w:t>之间选取。</w:t>
      </w:r>
    </w:p>
    <w:p w14:paraId="395CFD0E" w14:textId="11384E81" w:rsidR="00E97D1F" w:rsidRPr="00255222" w:rsidRDefault="00E97D1F">
      <w:pPr>
        <w:pStyle w:val="af1"/>
        <w:numPr>
          <w:ilvl w:val="0"/>
          <w:numId w:val="10"/>
        </w:numPr>
        <w:tabs>
          <w:tab w:val="left" w:pos="440"/>
        </w:tabs>
        <w:snapToGrid/>
        <w:spacing w:before="156" w:afterLines="0" w:after="0"/>
        <w:ind w:firstLineChars="0"/>
        <w:rPr>
          <w:rFonts w:eastAsia="黑体" w:cs="Arial"/>
        </w:rPr>
      </w:pPr>
      <w:r w:rsidRPr="00255222">
        <w:rPr>
          <w:rFonts w:eastAsia="黑体" w:cs="Arial"/>
        </w:rPr>
        <w:t>%04xR</w:t>
      </w:r>
      <w:r w:rsidRPr="00255222">
        <w:rPr>
          <w:rFonts w:eastAsia="黑体" w:cs="Arial"/>
        </w:rPr>
        <w:t>或</w:t>
      </w:r>
      <w:r w:rsidRPr="00255222">
        <w:rPr>
          <w:rFonts w:eastAsia="黑体" w:cs="Arial"/>
        </w:rPr>
        <w:t>%04XR</w:t>
      </w:r>
      <w:r w:rsidRPr="00255222">
        <w:rPr>
          <w:rFonts w:eastAsia="黑体" w:cs="Arial"/>
        </w:rPr>
        <w:t>：代表本段字符串长度为</w:t>
      </w:r>
      <w:r w:rsidRPr="00255222">
        <w:rPr>
          <w:rFonts w:eastAsia="黑体" w:cs="Arial"/>
        </w:rPr>
        <w:t>4</w:t>
      </w:r>
      <w:r w:rsidRPr="00255222">
        <w:rPr>
          <w:rFonts w:eastAsia="黑体" w:cs="Arial"/>
        </w:rPr>
        <w:t>，字符串为</w:t>
      </w:r>
      <w:r w:rsidRPr="00255222">
        <w:rPr>
          <w:rFonts w:eastAsia="黑体" w:cs="Arial"/>
        </w:rPr>
        <w:t>16</w:t>
      </w:r>
      <w:r w:rsidRPr="00255222">
        <w:rPr>
          <w:rFonts w:eastAsia="黑体" w:cs="Arial"/>
        </w:rPr>
        <w:t>进制随机数</w:t>
      </w:r>
      <w:r w:rsidR="00906E4D" w:rsidRPr="00255222">
        <w:rPr>
          <w:rFonts w:eastAsia="黑体" w:cs="Arial"/>
        </w:rPr>
        <w:t>。</w:t>
      </w:r>
    </w:p>
    <w:p w14:paraId="3F64E5D1" w14:textId="778E31E9" w:rsidR="00E97D1F" w:rsidRPr="00255222" w:rsidRDefault="00E97D1F">
      <w:pPr>
        <w:pStyle w:val="af1"/>
        <w:numPr>
          <w:ilvl w:val="0"/>
          <w:numId w:val="10"/>
        </w:numPr>
        <w:tabs>
          <w:tab w:val="left" w:pos="440"/>
        </w:tabs>
        <w:snapToGrid/>
        <w:spacing w:before="156" w:afterLines="0" w:after="0"/>
        <w:ind w:firstLineChars="0"/>
        <w:rPr>
          <w:rFonts w:eastAsia="黑体" w:cs="Arial"/>
        </w:rPr>
      </w:pPr>
      <w:r w:rsidRPr="00255222">
        <w:rPr>
          <w:rFonts w:eastAsia="黑体" w:cs="Arial"/>
        </w:rPr>
        <w:t>%04dR</w:t>
      </w:r>
      <w:r w:rsidRPr="00255222">
        <w:rPr>
          <w:rFonts w:eastAsia="黑体" w:cs="Arial"/>
        </w:rPr>
        <w:t>或</w:t>
      </w:r>
      <w:r w:rsidRPr="00255222">
        <w:rPr>
          <w:rFonts w:eastAsia="黑体" w:cs="Arial"/>
        </w:rPr>
        <w:t>%04DR</w:t>
      </w:r>
      <w:r w:rsidRPr="00255222">
        <w:rPr>
          <w:rFonts w:eastAsia="黑体" w:cs="Arial"/>
        </w:rPr>
        <w:t>：代表本段字符串长度为</w:t>
      </w:r>
      <w:r w:rsidRPr="00255222">
        <w:rPr>
          <w:rFonts w:eastAsia="黑体" w:cs="Arial"/>
        </w:rPr>
        <w:t>4</w:t>
      </w:r>
      <w:r w:rsidRPr="00255222">
        <w:rPr>
          <w:rFonts w:eastAsia="黑体" w:cs="Arial"/>
        </w:rPr>
        <w:t>，字符串为</w:t>
      </w:r>
      <w:r w:rsidRPr="00255222">
        <w:rPr>
          <w:rFonts w:eastAsia="黑体" w:cs="Arial"/>
        </w:rPr>
        <w:t>10</w:t>
      </w:r>
      <w:r w:rsidRPr="00255222">
        <w:rPr>
          <w:rFonts w:eastAsia="黑体" w:cs="Arial"/>
        </w:rPr>
        <w:t>进制随机数</w:t>
      </w:r>
      <w:r w:rsidR="00906E4D" w:rsidRPr="00255222">
        <w:rPr>
          <w:rFonts w:eastAsia="黑体" w:cs="Arial"/>
        </w:rPr>
        <w:t>。</w:t>
      </w:r>
    </w:p>
    <w:p w14:paraId="1CD153B3" w14:textId="4622A8C9"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param_*_start</w:t>
      </w:r>
      <w:r w:rsidRPr="00255222">
        <w:rPr>
          <w:rFonts w:eastAsia="黑体" w:cs="Arial"/>
        </w:rPr>
        <w:t>，代表可变</w:t>
      </w:r>
      <w:r w:rsidRPr="00255222">
        <w:rPr>
          <w:rFonts w:eastAsia="黑体" w:cs="Arial"/>
        </w:rPr>
        <w:t>key</w:t>
      </w:r>
      <w:r w:rsidRPr="00255222">
        <w:rPr>
          <w:rFonts w:eastAsia="黑体" w:cs="Arial"/>
        </w:rPr>
        <w:t>的起始数，</w:t>
      </w:r>
      <w:r w:rsidRPr="00255222">
        <w:rPr>
          <w:rFonts w:eastAsia="黑体" w:cs="Arial"/>
        </w:rPr>
        <w:t>param_*_end</w:t>
      </w:r>
      <w:r w:rsidRPr="00255222">
        <w:rPr>
          <w:rFonts w:eastAsia="黑体" w:cs="Arial"/>
        </w:rPr>
        <w:t>代表</w:t>
      </w:r>
      <w:r w:rsidRPr="00255222">
        <w:rPr>
          <w:rFonts w:eastAsia="黑体" w:cs="Arial"/>
        </w:rPr>
        <w:t>key</w:t>
      </w:r>
      <w:r w:rsidRPr="00255222">
        <w:rPr>
          <w:rFonts w:eastAsia="黑体" w:cs="Arial"/>
        </w:rPr>
        <w:t>数字字符的结束，</w:t>
      </w:r>
      <w:r w:rsidRPr="00255222">
        <w:rPr>
          <w:rFonts w:eastAsia="黑体" w:cs="Arial"/>
        </w:rPr>
        <w:t>param_*_used</w:t>
      </w:r>
      <w:r w:rsidRPr="00255222">
        <w:rPr>
          <w:rFonts w:eastAsia="黑体" w:cs="Arial"/>
        </w:rPr>
        <w:t>代表已近用过的</w:t>
      </w:r>
      <w:r w:rsidRPr="00255222">
        <w:rPr>
          <w:rFonts w:eastAsia="黑体" w:cs="Arial"/>
        </w:rPr>
        <w:t>key</w:t>
      </w:r>
      <w:r w:rsidRPr="00255222">
        <w:rPr>
          <w:rFonts w:eastAsia="黑体" w:cs="Arial"/>
        </w:rPr>
        <w:t>，在使用过程中会自动设置</w:t>
      </w:r>
      <w:r w:rsidR="00D3332B" w:rsidRPr="00255222">
        <w:rPr>
          <w:rFonts w:eastAsia="黑体" w:cs="Arial"/>
        </w:rPr>
        <w:t>。</w:t>
      </w:r>
    </w:p>
    <w:p w14:paraId="2584CC86" w14:textId="615635DE"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param_*_total</w:t>
      </w:r>
      <w:r w:rsidRPr="00255222">
        <w:rPr>
          <w:rFonts w:eastAsia="黑体" w:cs="Arial"/>
        </w:rPr>
        <w:t>，代表可变</w:t>
      </w:r>
      <w:r w:rsidRPr="00255222">
        <w:rPr>
          <w:rFonts w:eastAsia="黑体" w:cs="Arial"/>
        </w:rPr>
        <w:t>key</w:t>
      </w:r>
      <w:r w:rsidRPr="00255222">
        <w:rPr>
          <w:rFonts w:eastAsia="黑体" w:cs="Arial"/>
        </w:rPr>
        <w:t>的总数，如果是采用随机数的方式，如</w:t>
      </w:r>
      <w:r w:rsidRPr="00255222">
        <w:rPr>
          <w:rFonts w:eastAsia="黑体" w:cs="Arial"/>
        </w:rPr>
        <w:t>%04xR</w:t>
      </w:r>
      <w:r w:rsidRPr="00255222">
        <w:rPr>
          <w:rFonts w:eastAsia="黑体" w:cs="Arial"/>
        </w:rPr>
        <w:t>，必须设置</w:t>
      </w:r>
      <w:r w:rsidR="000C3958" w:rsidRPr="00255222">
        <w:rPr>
          <w:rFonts w:eastAsia="黑体" w:cs="Arial"/>
        </w:rPr>
        <w:t>param_*_total</w:t>
      </w:r>
      <w:r w:rsidR="000C3958" w:rsidRPr="00255222">
        <w:rPr>
          <w:rFonts w:eastAsia="黑体" w:cs="Arial"/>
        </w:rPr>
        <w:t>。</w:t>
      </w:r>
    </w:p>
    <w:p w14:paraId="72A709FE" w14:textId="372EF15C" w:rsidR="00E97D1F" w:rsidRPr="00255222" w:rsidRDefault="00E97D1F" w:rsidP="00E97D1F">
      <w:pPr>
        <w:tabs>
          <w:tab w:val="left" w:pos="440"/>
        </w:tabs>
        <w:snapToGrid/>
        <w:spacing w:before="156" w:afterLines="0" w:after="0"/>
        <w:rPr>
          <w:rFonts w:eastAsia="黑体" w:cs="Arial"/>
        </w:rPr>
      </w:pPr>
      <w:r w:rsidRPr="00255222">
        <w:rPr>
          <w:rFonts w:eastAsia="黑体" w:cs="Arial"/>
        </w:rPr>
        <w:t>如果配置文件有多个可变部分：</w:t>
      </w:r>
      <w:r w:rsidRPr="00255222">
        <w:rPr>
          <w:rFonts w:eastAsia="黑体" w:cs="Arial"/>
        </w:rPr>
        <w:t>&lt;1</w:t>
      </w:r>
      <w:r w:rsidR="000C3958" w:rsidRPr="00255222">
        <w:rPr>
          <w:rFonts w:eastAsia="黑体" w:cs="Arial"/>
        </w:rPr>
        <w:t>&gt;, &lt;</w:t>
      </w:r>
      <w:r w:rsidRPr="00255222">
        <w:rPr>
          <w:rFonts w:eastAsia="黑体" w:cs="Arial"/>
        </w:rPr>
        <w:t>2</w:t>
      </w:r>
      <w:proofErr w:type="gramStart"/>
      <w:r w:rsidRPr="00255222">
        <w:rPr>
          <w:rFonts w:eastAsia="黑体" w:cs="Arial"/>
        </w:rPr>
        <w:t>&gt;,...</w:t>
      </w:r>
      <w:proofErr w:type="gramEnd"/>
      <w:r w:rsidRPr="00255222">
        <w:rPr>
          <w:rFonts w:eastAsia="黑体" w:cs="Arial"/>
        </w:rPr>
        <w:t>.</w:t>
      </w:r>
      <w:r w:rsidRPr="00255222">
        <w:rPr>
          <w:rFonts w:eastAsia="黑体" w:cs="Arial"/>
        </w:rPr>
        <w:t>，工具的取值会首先从</w:t>
      </w:r>
      <w:r w:rsidRPr="00255222">
        <w:rPr>
          <w:rFonts w:eastAsia="黑体" w:cs="Arial"/>
        </w:rPr>
        <w:t>&lt;1&gt;</w:t>
      </w:r>
      <w:r w:rsidRPr="00255222">
        <w:rPr>
          <w:rFonts w:eastAsia="黑体" w:cs="Arial"/>
        </w:rPr>
        <w:t>选取，到</w:t>
      </w:r>
      <w:r w:rsidRPr="00255222">
        <w:rPr>
          <w:rFonts w:eastAsia="黑体" w:cs="Arial"/>
        </w:rPr>
        <w:t>&lt;1&gt;</w:t>
      </w:r>
      <w:r w:rsidRPr="00255222">
        <w:rPr>
          <w:rFonts w:eastAsia="黑体" w:cs="Arial"/>
        </w:rPr>
        <w:t>的值达到设定的</w:t>
      </w:r>
      <w:r w:rsidRPr="00255222">
        <w:rPr>
          <w:rFonts w:eastAsia="黑体" w:cs="Arial"/>
        </w:rPr>
        <w:t>end</w:t>
      </w:r>
      <w:r w:rsidRPr="00255222">
        <w:rPr>
          <w:rFonts w:eastAsia="黑体" w:cs="Arial"/>
        </w:rPr>
        <w:t>后会清零</w:t>
      </w:r>
      <w:r w:rsidR="008C17E0" w:rsidRPr="00255222">
        <w:rPr>
          <w:rFonts w:eastAsia="黑体" w:cs="Arial"/>
        </w:rPr>
        <w:t>，</w:t>
      </w:r>
      <w:r w:rsidRPr="00255222">
        <w:rPr>
          <w:rFonts w:eastAsia="黑体" w:cs="Arial"/>
        </w:rPr>
        <w:t>将</w:t>
      </w:r>
      <w:r w:rsidRPr="00255222">
        <w:rPr>
          <w:rFonts w:eastAsia="黑体" w:cs="Arial"/>
        </w:rPr>
        <w:t>&lt;2&gt;</w:t>
      </w:r>
      <w:r w:rsidRPr="00255222">
        <w:rPr>
          <w:rFonts w:eastAsia="黑体" w:cs="Arial"/>
        </w:rPr>
        <w:t>的</w:t>
      </w:r>
      <w:r w:rsidRPr="00255222">
        <w:rPr>
          <w:rFonts w:eastAsia="黑体" w:cs="Arial"/>
        </w:rPr>
        <w:t>param_2_used</w:t>
      </w:r>
      <w:r w:rsidRPr="00255222">
        <w:rPr>
          <w:rFonts w:eastAsia="黑体" w:cs="Arial"/>
        </w:rPr>
        <w:t>数加一</w:t>
      </w:r>
      <w:r w:rsidR="000C3958" w:rsidRPr="00255222">
        <w:rPr>
          <w:rFonts w:eastAsia="黑体" w:cs="Arial"/>
        </w:rPr>
        <w:t>。</w:t>
      </w:r>
    </w:p>
    <w:p w14:paraId="0D3742E6" w14:textId="61AED50B" w:rsidR="00E97D1F" w:rsidRPr="00255222" w:rsidRDefault="00E97D1F" w:rsidP="00E97D1F">
      <w:pPr>
        <w:tabs>
          <w:tab w:val="left" w:pos="440"/>
        </w:tabs>
        <w:snapToGrid/>
        <w:spacing w:before="156" w:afterLines="0" w:after="0"/>
        <w:rPr>
          <w:rFonts w:eastAsia="黑体" w:cs="Arial"/>
        </w:rPr>
      </w:pPr>
      <w:r w:rsidRPr="00255222">
        <w:rPr>
          <w:rFonts w:eastAsia="黑体" w:cs="Arial"/>
        </w:rPr>
        <w:t>Size =</w:t>
      </w:r>
      <w:r w:rsidRPr="00255222">
        <w:rPr>
          <w:rFonts w:eastAsia="黑体" w:cs="Arial"/>
        </w:rPr>
        <w:t>代表</w:t>
      </w:r>
      <w:r w:rsidRPr="00255222">
        <w:rPr>
          <w:rFonts w:eastAsia="黑体" w:cs="Arial"/>
        </w:rPr>
        <w:t>key</w:t>
      </w:r>
      <w:r w:rsidRPr="00255222">
        <w:rPr>
          <w:rFonts w:eastAsia="黑体" w:cs="Arial"/>
        </w:rPr>
        <w:t>字符串的长度，必须设置；</w:t>
      </w:r>
    </w:p>
    <w:p w14:paraId="1C0E1B24" w14:textId="2E3F1393" w:rsidR="00E97D1F" w:rsidRPr="00255222" w:rsidRDefault="00E97D1F" w:rsidP="00E97D1F">
      <w:pPr>
        <w:tabs>
          <w:tab w:val="left" w:pos="440"/>
        </w:tabs>
        <w:snapToGrid/>
        <w:spacing w:before="156" w:afterLines="0" w:after="0"/>
        <w:rPr>
          <w:rFonts w:eastAsia="黑体" w:cs="Arial"/>
        </w:rPr>
      </w:pPr>
      <w:r w:rsidRPr="00255222">
        <w:rPr>
          <w:rFonts w:eastAsia="黑体" w:cs="Arial"/>
        </w:rPr>
        <w:t xml:space="preserve">fragment = </w:t>
      </w:r>
      <w:r w:rsidRPr="00255222">
        <w:rPr>
          <w:rFonts w:eastAsia="黑体" w:cs="Arial"/>
        </w:rPr>
        <w:t>是工具在使用过程中回收的</w:t>
      </w:r>
      <w:r w:rsidRPr="00255222">
        <w:rPr>
          <w:rFonts w:eastAsia="黑体" w:cs="Arial"/>
        </w:rPr>
        <w:t>key</w:t>
      </w:r>
      <w:r w:rsidRPr="00255222">
        <w:rPr>
          <w:rFonts w:eastAsia="黑体" w:cs="Arial"/>
        </w:rPr>
        <w:t>，是取得了</w:t>
      </w:r>
      <w:r w:rsidRPr="00255222">
        <w:rPr>
          <w:rFonts w:eastAsia="黑体" w:cs="Arial"/>
        </w:rPr>
        <w:t>key</w:t>
      </w:r>
      <w:r w:rsidRPr="00255222">
        <w:rPr>
          <w:rFonts w:eastAsia="黑体" w:cs="Arial"/>
        </w:rPr>
        <w:t>但没有烧录成功，工具会将烧</w:t>
      </w:r>
      <w:proofErr w:type="gramStart"/>
      <w:r w:rsidRPr="00255222">
        <w:rPr>
          <w:rFonts w:eastAsia="黑体" w:cs="Arial"/>
        </w:rPr>
        <w:t>录失败</w:t>
      </w:r>
      <w:proofErr w:type="gramEnd"/>
      <w:r w:rsidRPr="00255222">
        <w:rPr>
          <w:rFonts w:eastAsia="黑体" w:cs="Arial"/>
        </w:rPr>
        <w:t>的</w:t>
      </w:r>
      <w:r w:rsidRPr="00255222">
        <w:rPr>
          <w:rFonts w:eastAsia="黑体" w:cs="Arial"/>
        </w:rPr>
        <w:t>key</w:t>
      </w:r>
      <w:r w:rsidRPr="00255222">
        <w:rPr>
          <w:rFonts w:eastAsia="黑体" w:cs="Arial"/>
        </w:rPr>
        <w:t>作为</w:t>
      </w:r>
      <w:r w:rsidRPr="00255222">
        <w:rPr>
          <w:rFonts w:eastAsia="黑体" w:cs="Arial"/>
        </w:rPr>
        <w:t>fragment</w:t>
      </w:r>
      <w:r w:rsidRPr="00255222">
        <w:rPr>
          <w:rFonts w:eastAsia="黑体" w:cs="Arial"/>
        </w:rPr>
        <w:t>回收以待下次烧录利用，不用用户配置，工具会自动处理。</w:t>
      </w:r>
    </w:p>
    <w:p w14:paraId="643406A6" w14:textId="6F1A8C30" w:rsidR="00E97D1F" w:rsidRPr="00255222" w:rsidRDefault="00E97D1F" w:rsidP="00E97D1F">
      <w:pPr>
        <w:tabs>
          <w:tab w:val="left" w:pos="440"/>
        </w:tabs>
        <w:snapToGrid/>
        <w:spacing w:before="156" w:afterLines="0" w:after="0"/>
        <w:rPr>
          <w:rFonts w:eastAsia="黑体" w:cs="Arial"/>
        </w:rPr>
      </w:pPr>
      <w:r w:rsidRPr="00255222">
        <w:rPr>
          <w:rFonts w:eastAsia="黑体" w:cs="Arial"/>
        </w:rPr>
        <w:t>如果用户要烧录</w:t>
      </w:r>
      <w:proofErr w:type="spellStart"/>
      <w:r w:rsidRPr="00255222">
        <w:rPr>
          <w:rFonts w:eastAsia="黑体" w:cs="Arial"/>
        </w:rPr>
        <w:t>usid</w:t>
      </w:r>
      <w:proofErr w:type="spellEnd"/>
      <w:r w:rsidRPr="00255222">
        <w:rPr>
          <w:rFonts w:eastAsia="黑体" w:cs="Arial"/>
        </w:rPr>
        <w:t>的</w:t>
      </w:r>
      <w:r w:rsidRPr="00255222">
        <w:rPr>
          <w:rFonts w:eastAsia="黑体" w:cs="Arial"/>
        </w:rPr>
        <w:t>Key</w:t>
      </w:r>
      <w:r w:rsidRPr="00255222">
        <w:rPr>
          <w:rFonts w:eastAsia="黑体" w:cs="Arial"/>
        </w:rPr>
        <w:t>字符串为</w:t>
      </w:r>
      <w:r w:rsidRPr="00255222">
        <w:rPr>
          <w:rFonts w:eastAsia="黑体" w:cs="Arial"/>
        </w:rPr>
        <w:t>Amlogic0001M200</w:t>
      </w:r>
      <w:r w:rsidRPr="00255222">
        <w:rPr>
          <w:rFonts w:eastAsia="黑体" w:cs="Arial"/>
        </w:rPr>
        <w:t>到</w:t>
      </w:r>
      <w:r w:rsidRPr="00255222">
        <w:rPr>
          <w:rFonts w:eastAsia="黑体" w:cs="Arial"/>
        </w:rPr>
        <w:t>Amlogic9999M200</w:t>
      </w:r>
      <w:r w:rsidRPr="00255222">
        <w:rPr>
          <w:rFonts w:eastAsia="黑体" w:cs="Arial"/>
        </w:rPr>
        <w:t>的</w:t>
      </w:r>
      <w:r w:rsidRPr="00255222">
        <w:rPr>
          <w:rFonts w:eastAsia="黑体" w:cs="Arial"/>
        </w:rPr>
        <w:t>9999</w:t>
      </w:r>
      <w:r w:rsidRPr="00255222">
        <w:rPr>
          <w:rFonts w:eastAsia="黑体" w:cs="Arial"/>
        </w:rPr>
        <w:t>个</w:t>
      </w:r>
      <w:r w:rsidRPr="00255222">
        <w:rPr>
          <w:rFonts w:eastAsia="黑体" w:cs="Arial"/>
        </w:rPr>
        <w:t>Key</w:t>
      </w:r>
      <w:r w:rsidR="00A63149" w:rsidRPr="00255222">
        <w:rPr>
          <w:rFonts w:eastAsia="黑体" w:cs="Arial"/>
        </w:rPr>
        <w:t>，</w:t>
      </w:r>
      <w:r w:rsidRPr="00255222">
        <w:rPr>
          <w:rFonts w:eastAsia="黑体" w:cs="Arial"/>
        </w:rPr>
        <w:t>key</w:t>
      </w:r>
      <w:r w:rsidRPr="00255222">
        <w:rPr>
          <w:rFonts w:eastAsia="黑体" w:cs="Arial"/>
        </w:rPr>
        <w:t>文件应该这样设置：</w:t>
      </w:r>
    </w:p>
    <w:p w14:paraId="3AEFEE97" w14:textId="77777777" w:rsidR="00E97D1F" w:rsidRPr="00255222" w:rsidRDefault="00E97D1F" w:rsidP="00E97D1F">
      <w:pPr>
        <w:tabs>
          <w:tab w:val="left" w:pos="440"/>
        </w:tabs>
        <w:snapToGrid/>
        <w:spacing w:before="156" w:afterLines="0" w:after="0"/>
        <w:rPr>
          <w:rFonts w:eastAsia="黑体" w:cs="Arial"/>
        </w:rPr>
      </w:pPr>
      <w:bookmarkStart w:id="30" w:name="_Hlk164329595"/>
      <w:r w:rsidRPr="00255222">
        <w:rPr>
          <w:rFonts w:eastAsia="黑体" w:cs="Arial"/>
        </w:rPr>
        <w:t>[Group1]</w:t>
      </w:r>
    </w:p>
    <w:p w14:paraId="21A0D9FE" w14:textId="77777777" w:rsidR="00E97D1F" w:rsidRPr="00255222" w:rsidRDefault="00E97D1F" w:rsidP="00E97D1F">
      <w:pPr>
        <w:tabs>
          <w:tab w:val="left" w:pos="440"/>
        </w:tabs>
        <w:snapToGrid/>
        <w:spacing w:before="156" w:afterLines="0" w:after="0"/>
        <w:rPr>
          <w:rFonts w:eastAsia="黑体" w:cs="Arial"/>
        </w:rPr>
      </w:pPr>
      <w:proofErr w:type="spellStart"/>
      <w:r w:rsidRPr="00255222">
        <w:rPr>
          <w:rFonts w:eastAsia="黑体" w:cs="Arial"/>
        </w:rPr>
        <w:t>usid</w:t>
      </w:r>
      <w:proofErr w:type="spellEnd"/>
      <w:r w:rsidRPr="00255222">
        <w:rPr>
          <w:rFonts w:eastAsia="黑体" w:cs="Arial"/>
        </w:rPr>
        <w:t xml:space="preserve"> = Amlogic&lt;1&gt;M200</w:t>
      </w:r>
    </w:p>
    <w:p w14:paraId="32D7B586"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param_1_format = %04d</w:t>
      </w:r>
    </w:p>
    <w:p w14:paraId="185B9DC3"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param_1_start = 0000</w:t>
      </w:r>
    </w:p>
    <w:p w14:paraId="0DC011A4"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param_1_end = 9999</w:t>
      </w:r>
    </w:p>
    <w:p w14:paraId="1C718537" w14:textId="77777777" w:rsidR="00E97D1F" w:rsidRPr="00255222" w:rsidRDefault="00E97D1F" w:rsidP="00E97D1F">
      <w:pPr>
        <w:tabs>
          <w:tab w:val="left" w:pos="440"/>
        </w:tabs>
        <w:snapToGrid/>
        <w:spacing w:before="156" w:afterLines="0" w:after="0"/>
        <w:rPr>
          <w:rFonts w:eastAsia="黑体" w:cs="Arial"/>
        </w:rPr>
      </w:pPr>
    </w:p>
    <w:p w14:paraId="4A105124"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[Size]</w:t>
      </w:r>
    </w:p>
    <w:p w14:paraId="6F05BAD3" w14:textId="77777777" w:rsidR="00E97D1F" w:rsidRPr="00255222" w:rsidRDefault="00E97D1F" w:rsidP="00E97D1F">
      <w:pPr>
        <w:tabs>
          <w:tab w:val="left" w:pos="440"/>
        </w:tabs>
        <w:snapToGrid/>
        <w:spacing w:before="156" w:afterLines="0" w:after="0"/>
        <w:rPr>
          <w:rFonts w:eastAsia="黑体" w:cs="Arial"/>
        </w:rPr>
      </w:pPr>
      <w:r w:rsidRPr="00255222">
        <w:rPr>
          <w:rFonts w:eastAsia="黑体" w:cs="Arial"/>
        </w:rPr>
        <w:t>Size = 15</w:t>
      </w:r>
    </w:p>
    <w:bookmarkEnd w:id="30"/>
    <w:p w14:paraId="2FFE443C" w14:textId="7AEC6358" w:rsidR="00E97D1F" w:rsidRPr="00255222" w:rsidRDefault="00E97D1F" w:rsidP="00E97D1F">
      <w:pPr>
        <w:tabs>
          <w:tab w:val="left" w:pos="440"/>
        </w:tabs>
        <w:snapToGrid/>
        <w:spacing w:before="156" w:afterLines="0" w:after="0"/>
        <w:rPr>
          <w:rFonts w:eastAsia="黑体" w:cs="Arial"/>
        </w:rPr>
      </w:pPr>
      <w:r w:rsidRPr="00255222">
        <w:rPr>
          <w:rFonts w:eastAsia="黑体" w:cs="Arial"/>
        </w:rPr>
        <w:t>这样烧录的</w:t>
      </w:r>
      <w:r w:rsidRPr="00255222">
        <w:rPr>
          <w:rFonts w:eastAsia="黑体" w:cs="Arial"/>
        </w:rPr>
        <w:t>Key</w:t>
      </w:r>
      <w:r w:rsidRPr="00255222">
        <w:rPr>
          <w:rFonts w:eastAsia="黑体" w:cs="Arial"/>
        </w:rPr>
        <w:t>依次是</w:t>
      </w:r>
      <w:r w:rsidRPr="00255222">
        <w:rPr>
          <w:rFonts w:eastAsia="黑体" w:cs="Arial"/>
        </w:rPr>
        <w:t>Amlogic0001M200</w:t>
      </w:r>
      <w:r w:rsidR="00F76944" w:rsidRPr="00255222">
        <w:rPr>
          <w:rFonts w:eastAsia="黑体" w:cs="Arial"/>
        </w:rPr>
        <w:t>、</w:t>
      </w:r>
      <w:r w:rsidRPr="00255222">
        <w:rPr>
          <w:rFonts w:eastAsia="黑体" w:cs="Arial"/>
        </w:rPr>
        <w:t>Amlogic0002M200.</w:t>
      </w:r>
      <w:proofErr w:type="gramStart"/>
      <w:r w:rsidRPr="00255222">
        <w:rPr>
          <w:rFonts w:eastAsia="黑体" w:cs="Arial"/>
        </w:rPr>
        <w:t>.....</w:t>
      </w:r>
      <w:proofErr w:type="gramEnd"/>
      <w:r w:rsidRPr="00255222">
        <w:rPr>
          <w:rFonts w:eastAsia="黑体" w:cs="Arial"/>
        </w:rPr>
        <w:t>,</w:t>
      </w:r>
      <w:r w:rsidRPr="00255222">
        <w:rPr>
          <w:rFonts w:eastAsia="黑体" w:cs="Arial"/>
        </w:rPr>
        <w:t>以此类推，直到</w:t>
      </w:r>
      <w:r w:rsidRPr="00255222">
        <w:rPr>
          <w:rFonts w:eastAsia="黑体" w:cs="Arial"/>
        </w:rPr>
        <w:t>Amlogic9999M200</w:t>
      </w:r>
      <w:r w:rsidRPr="00255222">
        <w:rPr>
          <w:rFonts w:eastAsia="黑体" w:cs="Arial"/>
        </w:rPr>
        <w:t>。</w:t>
      </w:r>
    </w:p>
    <w:p w14:paraId="3EEE5A38" w14:textId="31FEAA09" w:rsidR="00123C4D" w:rsidRPr="00255222" w:rsidRDefault="003C16A4" w:rsidP="00123C4D">
      <w:pPr>
        <w:pStyle w:val="Title2"/>
        <w:spacing w:before="156" w:after="156"/>
      </w:pPr>
      <w:r w:rsidRPr="00255222">
        <w:rPr>
          <w:bCs/>
          <w:iCs/>
        </w:rPr>
        <w:lastRenderedPageBreak/>
        <w:t xml:space="preserve"> </w:t>
      </w:r>
      <w:bookmarkStart w:id="31" w:name="_Toc166315224"/>
      <w:r w:rsidR="00123C4D" w:rsidRPr="00255222">
        <w:rPr>
          <w:bCs/>
          <w:iCs/>
        </w:rPr>
        <w:t>Mac</w:t>
      </w:r>
      <w:r w:rsidR="00204D6A" w:rsidRPr="00255222">
        <w:rPr>
          <w:bCs/>
          <w:iCs/>
        </w:rPr>
        <w:t>/</w:t>
      </w:r>
      <w:proofErr w:type="spellStart"/>
      <w:r w:rsidR="00123C4D" w:rsidRPr="00255222">
        <w:rPr>
          <w:bCs/>
          <w:iCs/>
        </w:rPr>
        <w:t>BlueTooth</w:t>
      </w:r>
      <w:proofErr w:type="spellEnd"/>
      <w:r w:rsidR="00204D6A" w:rsidRPr="00255222">
        <w:rPr>
          <w:bCs/>
          <w:iCs/>
        </w:rPr>
        <w:t>/</w:t>
      </w:r>
      <w:proofErr w:type="spellStart"/>
      <w:r w:rsidR="00123C4D" w:rsidRPr="00255222">
        <w:rPr>
          <w:bCs/>
          <w:iCs/>
        </w:rPr>
        <w:t>Wifi</w:t>
      </w:r>
      <w:proofErr w:type="spellEnd"/>
      <w:r w:rsidR="00123C4D" w:rsidRPr="00255222">
        <w:rPr>
          <w:bCs/>
          <w:iCs/>
        </w:rPr>
        <w:t>的配置</w:t>
      </w:r>
      <w:bookmarkEnd w:id="31"/>
    </w:p>
    <w:p w14:paraId="2AB9F344" w14:textId="54E14D26" w:rsidR="00736F2C" w:rsidRPr="00255222" w:rsidRDefault="00736F2C" w:rsidP="00985CFD">
      <w:pPr>
        <w:tabs>
          <w:tab w:val="left" w:pos="440"/>
        </w:tabs>
        <w:snapToGrid/>
        <w:spacing w:before="156" w:afterLines="0" w:after="0"/>
        <w:rPr>
          <w:rFonts w:eastAsia="黑体" w:cs="Arial"/>
        </w:rPr>
      </w:pPr>
      <w:r w:rsidRPr="00255222">
        <w:rPr>
          <w:rFonts w:eastAsia="黑体" w:cs="Arial"/>
        </w:rPr>
        <w:t>Mac_ether.ini</w:t>
      </w:r>
      <w:r w:rsidRPr="00255222">
        <w:rPr>
          <w:rFonts w:eastAsia="黑体" w:cs="Arial"/>
        </w:rPr>
        <w:t>是</w:t>
      </w:r>
      <w:r w:rsidRPr="00255222">
        <w:rPr>
          <w:rFonts w:eastAsia="黑体" w:cs="Arial"/>
        </w:rPr>
        <w:t>mac</w:t>
      </w:r>
      <w:r w:rsidRPr="00255222">
        <w:rPr>
          <w:rFonts w:eastAsia="黑体" w:cs="Arial"/>
        </w:rPr>
        <w:t>的配置文件</w:t>
      </w:r>
      <w:r w:rsidR="00985CFD" w:rsidRPr="00255222">
        <w:rPr>
          <w:rFonts w:eastAsia="黑体" w:cs="Arial"/>
        </w:rPr>
        <w:t>，</w:t>
      </w:r>
      <w:r w:rsidRPr="00255222">
        <w:rPr>
          <w:rFonts w:eastAsia="黑体" w:cs="Arial"/>
        </w:rPr>
        <w:t>mac_bt.ini</w:t>
      </w:r>
      <w:r w:rsidRPr="00255222">
        <w:rPr>
          <w:rFonts w:eastAsia="黑体" w:cs="Arial"/>
        </w:rPr>
        <w:t>是</w:t>
      </w:r>
      <w:proofErr w:type="spellStart"/>
      <w:r w:rsidRPr="00255222">
        <w:rPr>
          <w:rFonts w:eastAsia="黑体" w:cs="Arial"/>
        </w:rPr>
        <w:t>bluetooth</w:t>
      </w:r>
      <w:proofErr w:type="spellEnd"/>
      <w:r w:rsidRPr="00255222">
        <w:rPr>
          <w:rFonts w:eastAsia="黑体" w:cs="Arial"/>
        </w:rPr>
        <w:t>的配置文件</w:t>
      </w:r>
      <w:r w:rsidR="00985CFD" w:rsidRPr="00255222">
        <w:rPr>
          <w:rFonts w:eastAsia="黑体" w:cs="Arial"/>
        </w:rPr>
        <w:t>，</w:t>
      </w:r>
      <w:r w:rsidRPr="00255222">
        <w:rPr>
          <w:rFonts w:eastAsia="黑体" w:cs="Arial"/>
        </w:rPr>
        <w:t xml:space="preserve">mac_wifi.ini </w:t>
      </w:r>
      <w:r w:rsidRPr="00255222">
        <w:rPr>
          <w:rFonts w:eastAsia="黑体" w:cs="Arial"/>
        </w:rPr>
        <w:t>是</w:t>
      </w:r>
      <w:proofErr w:type="spellStart"/>
      <w:r w:rsidRPr="00255222">
        <w:rPr>
          <w:rFonts w:eastAsia="黑体" w:cs="Arial"/>
        </w:rPr>
        <w:t>wifi</w:t>
      </w:r>
      <w:proofErr w:type="spellEnd"/>
      <w:r w:rsidRPr="00255222">
        <w:rPr>
          <w:rFonts w:eastAsia="黑体" w:cs="Arial"/>
        </w:rPr>
        <w:t>的配置文件</w:t>
      </w:r>
      <w:r w:rsidR="00985CFD" w:rsidRPr="00255222">
        <w:rPr>
          <w:rFonts w:eastAsia="黑体" w:cs="Arial"/>
        </w:rPr>
        <w:t>。</w:t>
      </w:r>
      <w:r w:rsidRPr="00255222">
        <w:rPr>
          <w:rFonts w:eastAsia="黑体" w:cs="Arial"/>
        </w:rPr>
        <w:t>这些</w:t>
      </w:r>
      <w:r w:rsidRPr="00255222">
        <w:rPr>
          <w:rFonts w:eastAsia="黑体" w:cs="Arial"/>
        </w:rPr>
        <w:t>key</w:t>
      </w:r>
      <w:r w:rsidRPr="00255222">
        <w:rPr>
          <w:rFonts w:eastAsia="黑体" w:cs="Arial"/>
        </w:rPr>
        <w:t>作为每种类型对应的</w:t>
      </w:r>
      <w:r w:rsidRPr="00255222">
        <w:rPr>
          <w:rFonts w:eastAsia="黑体" w:cs="Arial"/>
        </w:rPr>
        <w:t>license</w:t>
      </w:r>
      <w:r w:rsidRPr="00255222">
        <w:rPr>
          <w:rFonts w:eastAsia="黑体" w:cs="Arial"/>
        </w:rPr>
        <w:t>文件都放到工具目录下的</w:t>
      </w:r>
      <w:r w:rsidRPr="00255222">
        <w:rPr>
          <w:rFonts w:eastAsia="黑体" w:cs="Arial"/>
        </w:rPr>
        <w:t>license</w:t>
      </w:r>
      <w:r w:rsidRPr="00255222">
        <w:rPr>
          <w:rFonts w:eastAsia="黑体" w:cs="Arial"/>
        </w:rPr>
        <w:t>文件夹下。它们文件格式相同，如下</w:t>
      </w:r>
      <w:r w:rsidR="00985CFD" w:rsidRPr="00255222">
        <w:rPr>
          <w:rFonts w:eastAsia="黑体" w:cs="Arial"/>
        </w:rPr>
        <w:t>所示</w:t>
      </w:r>
      <w:r w:rsidRPr="00255222">
        <w:rPr>
          <w:rFonts w:eastAsia="黑体" w:cs="Arial"/>
        </w:rPr>
        <w:t>：</w:t>
      </w:r>
      <w:r w:rsidRPr="00255222">
        <w:rPr>
          <w:rFonts w:eastAsia="黑体" w:cs="Arial"/>
        </w:rPr>
        <w:t xml:space="preserve"> </w:t>
      </w:r>
    </w:p>
    <w:p w14:paraId="3AB64FF8" w14:textId="77777777" w:rsidR="00736F2C" w:rsidRPr="00255222" w:rsidRDefault="00736F2C" w:rsidP="00985CFD">
      <w:pPr>
        <w:tabs>
          <w:tab w:val="left" w:pos="440"/>
        </w:tabs>
        <w:snapToGrid/>
        <w:spacing w:before="156" w:afterLines="0" w:after="0"/>
        <w:rPr>
          <w:rFonts w:eastAsia="黑体" w:cs="Arial"/>
        </w:rPr>
      </w:pPr>
      <w:r w:rsidRPr="00255222">
        <w:rPr>
          <w:rFonts w:eastAsia="黑体" w:cs="Arial"/>
        </w:rPr>
        <w:t>[Group1]</w:t>
      </w:r>
    </w:p>
    <w:p w14:paraId="7F26B5E1" w14:textId="20136F91" w:rsidR="00736F2C" w:rsidRPr="00255222" w:rsidRDefault="00736F2C" w:rsidP="00985CFD">
      <w:pPr>
        <w:tabs>
          <w:tab w:val="left" w:pos="440"/>
        </w:tabs>
        <w:snapToGrid/>
        <w:spacing w:before="156" w:afterLines="0" w:after="0"/>
        <w:rPr>
          <w:rFonts w:eastAsia="黑体" w:cs="Arial"/>
        </w:rPr>
      </w:pPr>
      <w:r w:rsidRPr="00255222">
        <w:rPr>
          <w:rFonts w:eastAsia="黑体" w:cs="Arial"/>
        </w:rPr>
        <w:t>start=00:0</w:t>
      </w:r>
      <w:r w:rsidR="00985CFD" w:rsidRPr="00255222">
        <w:rPr>
          <w:rFonts w:eastAsia="黑体" w:cs="Arial"/>
        </w:rPr>
        <w:t>f: a</w:t>
      </w:r>
      <w:r w:rsidRPr="00255222">
        <w:rPr>
          <w:rFonts w:eastAsia="黑体" w:cs="Arial"/>
        </w:rPr>
        <w:t>3:45:9b:12</w:t>
      </w:r>
    </w:p>
    <w:p w14:paraId="0B1C824F" w14:textId="023AFEBF" w:rsidR="00736F2C" w:rsidRPr="00255222" w:rsidRDefault="00736F2C" w:rsidP="00985CFD">
      <w:pPr>
        <w:tabs>
          <w:tab w:val="left" w:pos="440"/>
        </w:tabs>
        <w:snapToGrid/>
        <w:spacing w:before="156" w:afterLines="0" w:after="0"/>
        <w:rPr>
          <w:rFonts w:eastAsia="黑体" w:cs="Arial"/>
        </w:rPr>
      </w:pPr>
      <w:r w:rsidRPr="00255222">
        <w:rPr>
          <w:rFonts w:eastAsia="黑体" w:cs="Arial"/>
        </w:rPr>
        <w:t>end=00:0</w:t>
      </w:r>
      <w:r w:rsidR="00985CFD" w:rsidRPr="00255222">
        <w:rPr>
          <w:rFonts w:eastAsia="黑体" w:cs="Arial"/>
        </w:rPr>
        <w:t>f: a</w:t>
      </w:r>
      <w:proofErr w:type="gramStart"/>
      <w:r w:rsidRPr="00255222">
        <w:rPr>
          <w:rFonts w:eastAsia="黑体" w:cs="Arial"/>
        </w:rPr>
        <w:t>3:45:a</w:t>
      </w:r>
      <w:proofErr w:type="gramEnd"/>
      <w:r w:rsidRPr="00255222">
        <w:rPr>
          <w:rFonts w:eastAsia="黑体" w:cs="Arial"/>
        </w:rPr>
        <w:t>1:34</w:t>
      </w:r>
    </w:p>
    <w:p w14:paraId="5FBFD70E" w14:textId="77777777" w:rsidR="00736F2C" w:rsidRPr="00255222" w:rsidRDefault="00736F2C" w:rsidP="00985CFD">
      <w:pPr>
        <w:tabs>
          <w:tab w:val="left" w:pos="440"/>
        </w:tabs>
        <w:snapToGrid/>
        <w:spacing w:before="156" w:afterLines="0" w:after="0"/>
        <w:rPr>
          <w:rFonts w:eastAsia="黑体" w:cs="Arial"/>
        </w:rPr>
      </w:pPr>
      <w:r w:rsidRPr="00255222">
        <w:rPr>
          <w:rFonts w:eastAsia="黑体" w:cs="Arial"/>
        </w:rPr>
        <w:t>total=1570</w:t>
      </w:r>
    </w:p>
    <w:p w14:paraId="5DAA236E" w14:textId="77777777" w:rsidR="00736F2C" w:rsidRPr="00255222" w:rsidRDefault="00736F2C" w:rsidP="00985CFD">
      <w:pPr>
        <w:tabs>
          <w:tab w:val="left" w:pos="440"/>
        </w:tabs>
        <w:snapToGrid/>
        <w:spacing w:before="156" w:afterLines="0" w:after="0"/>
        <w:rPr>
          <w:rFonts w:eastAsia="黑体" w:cs="Arial"/>
        </w:rPr>
      </w:pPr>
      <w:r w:rsidRPr="00255222">
        <w:rPr>
          <w:rFonts w:eastAsia="黑体" w:cs="Arial"/>
        </w:rPr>
        <w:t>used=2</w:t>
      </w:r>
    </w:p>
    <w:p w14:paraId="631E09A7" w14:textId="506412BE" w:rsidR="00736F2C" w:rsidRPr="00255222" w:rsidRDefault="00736F2C" w:rsidP="00985CFD">
      <w:pPr>
        <w:tabs>
          <w:tab w:val="left" w:pos="440"/>
        </w:tabs>
        <w:snapToGrid/>
        <w:spacing w:before="156" w:afterLines="0" w:after="0"/>
        <w:rPr>
          <w:rFonts w:eastAsia="黑体" w:cs="Arial"/>
        </w:rPr>
      </w:pPr>
      <w:r w:rsidRPr="00255222">
        <w:rPr>
          <w:rFonts w:eastAsia="黑体" w:cs="Arial"/>
        </w:rPr>
        <w:t>current=0f:0</w:t>
      </w:r>
      <w:r w:rsidR="00985CFD" w:rsidRPr="00255222">
        <w:rPr>
          <w:rFonts w:eastAsia="黑体" w:cs="Arial"/>
        </w:rPr>
        <w:t>f: a</w:t>
      </w:r>
      <w:r w:rsidRPr="00255222">
        <w:rPr>
          <w:rFonts w:eastAsia="黑体" w:cs="Arial"/>
        </w:rPr>
        <w:t>3:45:9b:14</w:t>
      </w:r>
    </w:p>
    <w:p w14:paraId="12652B94" w14:textId="0DF9B575" w:rsidR="00736F2C" w:rsidRPr="00255222" w:rsidRDefault="00736F2C" w:rsidP="00985CFD">
      <w:pPr>
        <w:tabs>
          <w:tab w:val="left" w:pos="440"/>
        </w:tabs>
        <w:snapToGrid/>
        <w:spacing w:before="156" w:afterLines="0" w:after="0"/>
        <w:rPr>
          <w:rFonts w:eastAsia="黑体" w:cs="Arial"/>
        </w:rPr>
      </w:pPr>
      <w:r w:rsidRPr="00255222">
        <w:rPr>
          <w:rFonts w:eastAsia="黑体" w:cs="Arial"/>
        </w:rPr>
        <w:t>[Group*]</w:t>
      </w:r>
      <w:r w:rsidRPr="00255222">
        <w:rPr>
          <w:rFonts w:eastAsia="黑体" w:cs="Arial"/>
        </w:rPr>
        <w:t>代表一组</w:t>
      </w:r>
      <w:r w:rsidRPr="00255222">
        <w:rPr>
          <w:rFonts w:eastAsia="黑体" w:cs="Arial"/>
        </w:rPr>
        <w:t>key</w:t>
      </w:r>
      <w:r w:rsidRPr="00255222">
        <w:rPr>
          <w:rFonts w:eastAsia="黑体" w:cs="Arial"/>
        </w:rPr>
        <w:t>，用户可使用</w:t>
      </w:r>
      <w:r w:rsidRPr="00255222">
        <w:rPr>
          <w:rFonts w:eastAsia="黑体" w:cs="Arial"/>
        </w:rPr>
        <w:t>[Group1]</w:t>
      </w:r>
      <w:r w:rsidRPr="00255222">
        <w:rPr>
          <w:rFonts w:eastAsia="黑体" w:cs="Arial"/>
        </w:rPr>
        <w:t>，</w:t>
      </w:r>
      <w:r w:rsidRPr="00255222">
        <w:rPr>
          <w:rFonts w:eastAsia="黑体" w:cs="Arial"/>
        </w:rPr>
        <w:t>[Group2]</w:t>
      </w:r>
      <w:r w:rsidRPr="00255222">
        <w:rPr>
          <w:rFonts w:eastAsia="黑体" w:cs="Arial"/>
        </w:rPr>
        <w:t>，每组</w:t>
      </w:r>
      <w:r w:rsidRPr="00255222">
        <w:rPr>
          <w:rFonts w:eastAsia="黑体" w:cs="Arial"/>
        </w:rPr>
        <w:t>key</w:t>
      </w:r>
      <w:r w:rsidRPr="00255222">
        <w:rPr>
          <w:rFonts w:eastAsia="黑体" w:cs="Arial"/>
        </w:rPr>
        <w:t>使用不同的格式。</w:t>
      </w:r>
    </w:p>
    <w:p w14:paraId="44BFE790" w14:textId="5CD56466" w:rsidR="00736F2C" w:rsidRPr="00255222" w:rsidRDefault="00736F2C" w:rsidP="00985CFD">
      <w:pPr>
        <w:tabs>
          <w:tab w:val="left" w:pos="440"/>
        </w:tabs>
        <w:snapToGrid/>
        <w:spacing w:before="156" w:afterLines="0" w:after="0"/>
        <w:rPr>
          <w:rFonts w:eastAsia="黑体" w:cs="Arial"/>
        </w:rPr>
      </w:pPr>
      <w:r w:rsidRPr="00255222">
        <w:rPr>
          <w:rFonts w:eastAsia="黑体" w:cs="Arial"/>
        </w:rPr>
        <w:t>start=</w:t>
      </w:r>
      <w:r w:rsidRPr="00255222">
        <w:rPr>
          <w:rFonts w:eastAsia="黑体" w:cs="Arial"/>
        </w:rPr>
        <w:t>代表</w:t>
      </w:r>
      <w:r w:rsidRPr="00255222">
        <w:rPr>
          <w:rFonts w:eastAsia="黑体" w:cs="Arial"/>
        </w:rPr>
        <w:t>mac</w:t>
      </w:r>
      <w:r w:rsidRPr="00255222">
        <w:rPr>
          <w:rFonts w:eastAsia="黑体" w:cs="Arial"/>
        </w:rPr>
        <w:t>的起始位置</w:t>
      </w:r>
      <w:r w:rsidR="00F53C1E" w:rsidRPr="00255222">
        <w:rPr>
          <w:rFonts w:eastAsia="黑体" w:cs="Arial"/>
        </w:rPr>
        <w:t>；</w:t>
      </w:r>
      <w:r w:rsidRPr="00255222">
        <w:rPr>
          <w:rFonts w:eastAsia="黑体" w:cs="Arial"/>
        </w:rPr>
        <w:t>end=</w:t>
      </w:r>
      <w:r w:rsidRPr="00255222">
        <w:rPr>
          <w:rFonts w:eastAsia="黑体" w:cs="Arial"/>
        </w:rPr>
        <w:t>代表</w:t>
      </w:r>
      <w:r w:rsidRPr="00255222">
        <w:rPr>
          <w:rFonts w:eastAsia="黑体" w:cs="Arial"/>
        </w:rPr>
        <w:t>mac</w:t>
      </w:r>
      <w:r w:rsidRPr="00255222">
        <w:rPr>
          <w:rFonts w:eastAsia="黑体" w:cs="Arial"/>
        </w:rPr>
        <w:t>的最终位置</w:t>
      </w:r>
      <w:r w:rsidR="00F53C1E" w:rsidRPr="00255222">
        <w:rPr>
          <w:rFonts w:eastAsia="黑体" w:cs="Arial"/>
        </w:rPr>
        <w:t>，</w:t>
      </w:r>
      <w:r w:rsidRPr="00255222">
        <w:rPr>
          <w:rFonts w:eastAsia="黑体" w:cs="Arial"/>
        </w:rPr>
        <w:t>这两个必须配置</w:t>
      </w:r>
      <w:r w:rsidR="00F53C1E" w:rsidRPr="00255222">
        <w:rPr>
          <w:rFonts w:eastAsia="黑体" w:cs="Arial"/>
        </w:rPr>
        <w:t>。</w:t>
      </w:r>
    </w:p>
    <w:p w14:paraId="112360B9" w14:textId="211693CF" w:rsidR="00736F2C" w:rsidRPr="00255222" w:rsidRDefault="00736F2C" w:rsidP="00985CFD">
      <w:pPr>
        <w:tabs>
          <w:tab w:val="left" w:pos="440"/>
        </w:tabs>
        <w:snapToGrid/>
        <w:spacing w:before="156" w:afterLines="0" w:after="0"/>
        <w:rPr>
          <w:rFonts w:eastAsia="黑体" w:cs="Arial"/>
        </w:rPr>
      </w:pPr>
      <w:r w:rsidRPr="00255222">
        <w:rPr>
          <w:rFonts w:eastAsia="黑体" w:cs="Arial"/>
        </w:rPr>
        <w:t>total</w:t>
      </w:r>
      <w:r w:rsidRPr="00255222">
        <w:rPr>
          <w:rFonts w:eastAsia="黑体" w:cs="Arial"/>
        </w:rPr>
        <w:t>代表</w:t>
      </w:r>
      <w:r w:rsidRPr="00255222">
        <w:rPr>
          <w:rFonts w:eastAsia="黑体" w:cs="Arial"/>
        </w:rPr>
        <w:t>mac</w:t>
      </w:r>
      <w:r w:rsidRPr="00255222">
        <w:rPr>
          <w:rFonts w:eastAsia="黑体" w:cs="Arial"/>
        </w:rPr>
        <w:t>的总数，可以不用配置，工具会自动计算</w:t>
      </w:r>
      <w:r w:rsidR="008D253D" w:rsidRPr="00255222">
        <w:rPr>
          <w:rFonts w:eastAsia="黑体" w:cs="Arial"/>
        </w:rPr>
        <w:t>。</w:t>
      </w:r>
    </w:p>
    <w:p w14:paraId="154251C8" w14:textId="32F1317C" w:rsidR="00736F2C" w:rsidRPr="00255222" w:rsidRDefault="00736F2C" w:rsidP="00985CFD">
      <w:pPr>
        <w:tabs>
          <w:tab w:val="left" w:pos="440"/>
        </w:tabs>
        <w:snapToGrid/>
        <w:spacing w:before="156" w:afterLines="0" w:after="0"/>
        <w:rPr>
          <w:rFonts w:eastAsia="黑体" w:cs="Arial"/>
        </w:rPr>
      </w:pPr>
      <w:r w:rsidRPr="00255222">
        <w:rPr>
          <w:rFonts w:eastAsia="黑体" w:cs="Arial"/>
        </w:rPr>
        <w:t>Used</w:t>
      </w:r>
      <w:r w:rsidRPr="00255222">
        <w:rPr>
          <w:rFonts w:eastAsia="黑体" w:cs="Arial"/>
        </w:rPr>
        <w:t>代表用过的</w:t>
      </w:r>
      <w:r w:rsidRPr="00255222">
        <w:rPr>
          <w:rFonts w:eastAsia="黑体" w:cs="Arial"/>
        </w:rPr>
        <w:t>mac</w:t>
      </w:r>
      <w:r w:rsidRPr="00255222">
        <w:rPr>
          <w:rFonts w:eastAsia="黑体" w:cs="Arial"/>
        </w:rPr>
        <w:t>数，没有设置时默认为</w:t>
      </w:r>
      <w:r w:rsidRPr="00255222">
        <w:rPr>
          <w:rFonts w:eastAsia="黑体" w:cs="Arial"/>
        </w:rPr>
        <w:t>0</w:t>
      </w:r>
      <w:r w:rsidR="008D253D" w:rsidRPr="00255222">
        <w:rPr>
          <w:rFonts w:eastAsia="黑体" w:cs="Arial"/>
        </w:rPr>
        <w:t>。</w:t>
      </w:r>
    </w:p>
    <w:p w14:paraId="057DD21C" w14:textId="5826BEB2" w:rsidR="00736F2C" w:rsidRPr="00255222" w:rsidRDefault="00736F2C" w:rsidP="00736F2C">
      <w:pPr>
        <w:tabs>
          <w:tab w:val="left" w:pos="440"/>
        </w:tabs>
        <w:snapToGrid/>
        <w:spacing w:before="156" w:afterLines="0" w:after="0"/>
        <w:rPr>
          <w:rFonts w:eastAsia="黑体" w:cs="Arial"/>
        </w:rPr>
      </w:pPr>
      <w:r w:rsidRPr="00255222">
        <w:rPr>
          <w:rFonts w:eastAsia="黑体" w:cs="Arial"/>
        </w:rPr>
        <w:t>Current</w:t>
      </w:r>
      <w:r w:rsidRPr="00255222">
        <w:rPr>
          <w:rFonts w:eastAsia="黑体" w:cs="Arial"/>
        </w:rPr>
        <w:t>代表当前使用的</w:t>
      </w:r>
      <w:r w:rsidRPr="00255222">
        <w:rPr>
          <w:rFonts w:eastAsia="黑体" w:cs="Arial"/>
        </w:rPr>
        <w:t>mac</w:t>
      </w:r>
      <w:r w:rsidRPr="00255222">
        <w:rPr>
          <w:rFonts w:eastAsia="黑体" w:cs="Arial"/>
        </w:rPr>
        <w:t>，工具</w:t>
      </w:r>
      <w:r w:rsidR="00250D10" w:rsidRPr="00255222">
        <w:rPr>
          <w:rFonts w:eastAsia="黑体" w:cs="Arial"/>
        </w:rPr>
        <w:t>可</w:t>
      </w:r>
      <w:r w:rsidRPr="00255222">
        <w:rPr>
          <w:rFonts w:eastAsia="黑体" w:cs="Arial"/>
        </w:rPr>
        <w:t>自动生成，</w:t>
      </w:r>
      <w:r w:rsidR="00250D10" w:rsidRPr="00255222">
        <w:rPr>
          <w:rFonts w:eastAsia="黑体" w:cs="Arial"/>
        </w:rPr>
        <w:t>无须</w:t>
      </w:r>
      <w:r w:rsidRPr="00255222">
        <w:rPr>
          <w:rFonts w:eastAsia="黑体" w:cs="Arial"/>
        </w:rPr>
        <w:t>设置。</w:t>
      </w:r>
    </w:p>
    <w:p w14:paraId="214996A9" w14:textId="659812AD" w:rsidR="007E6541" w:rsidRPr="00255222" w:rsidRDefault="00A94D27" w:rsidP="007E6541">
      <w:pPr>
        <w:pStyle w:val="Title2"/>
        <w:spacing w:before="156" w:after="156"/>
        <w:rPr>
          <w:bCs/>
          <w:iCs/>
        </w:rPr>
      </w:pPr>
      <w:bookmarkStart w:id="32" w:name="_Toc12488"/>
      <w:bookmarkStart w:id="33" w:name="_Toc6011"/>
      <w:r w:rsidRPr="00255222">
        <w:rPr>
          <w:bCs/>
          <w:iCs/>
        </w:rPr>
        <w:t xml:space="preserve"> </w:t>
      </w:r>
      <w:bookmarkStart w:id="34" w:name="_Toc166315225"/>
      <w:r w:rsidR="007E6541" w:rsidRPr="00255222">
        <w:rPr>
          <w:bCs/>
          <w:iCs/>
        </w:rPr>
        <w:t>HDCP</w:t>
      </w:r>
      <w:r w:rsidR="007E6541" w:rsidRPr="00255222">
        <w:rPr>
          <w:bCs/>
          <w:iCs/>
        </w:rPr>
        <w:t>配置</w:t>
      </w:r>
      <w:bookmarkEnd w:id="32"/>
      <w:bookmarkEnd w:id="33"/>
      <w:bookmarkEnd w:id="34"/>
    </w:p>
    <w:p w14:paraId="1F258386" w14:textId="14D23523" w:rsidR="007E6541" w:rsidRPr="00255222" w:rsidRDefault="007E6541" w:rsidP="007E6541">
      <w:pPr>
        <w:snapToGrid/>
        <w:spacing w:before="156" w:after="156"/>
        <w:rPr>
          <w:rFonts w:eastAsia="黑体" w:cs="Arial"/>
        </w:rPr>
      </w:pPr>
      <w:r w:rsidRPr="00255222">
        <w:rPr>
          <w:rFonts w:eastAsia="黑体" w:cs="Arial"/>
        </w:rPr>
        <w:t>HDCP</w:t>
      </w:r>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HDCP_LIENCE</w:t>
      </w:r>
      <w:r w:rsidRPr="00255222">
        <w:rPr>
          <w:rFonts w:eastAsia="黑体" w:cs="Arial"/>
        </w:rPr>
        <w:t>，每个</w:t>
      </w:r>
      <w:r w:rsidRPr="00255222">
        <w:rPr>
          <w:rFonts w:eastAsia="黑体" w:cs="Arial"/>
        </w:rPr>
        <w:t>key 308</w:t>
      </w:r>
      <w:r w:rsidRPr="00255222">
        <w:rPr>
          <w:rFonts w:eastAsia="黑体" w:cs="Arial"/>
        </w:rPr>
        <w:t>个</w:t>
      </w:r>
      <w:r w:rsidRPr="00255222">
        <w:rPr>
          <w:rFonts w:eastAsia="黑体" w:cs="Arial"/>
        </w:rPr>
        <w:t>byte</w:t>
      </w:r>
      <w:r w:rsidRPr="00255222">
        <w:rPr>
          <w:rFonts w:eastAsia="黑体" w:cs="Arial"/>
        </w:rPr>
        <w:t>，</w:t>
      </w:r>
      <w:r w:rsidRPr="00255222">
        <w:rPr>
          <w:rFonts w:eastAsia="黑体" w:cs="Arial"/>
        </w:rPr>
        <w:t>key</w:t>
      </w:r>
      <w:r w:rsidRPr="00255222">
        <w:rPr>
          <w:rFonts w:eastAsia="黑体" w:cs="Arial"/>
        </w:rPr>
        <w:t>文件有</w:t>
      </w:r>
      <w:r w:rsidRPr="00255222">
        <w:rPr>
          <w:rFonts w:eastAsia="黑体" w:cs="Arial"/>
        </w:rPr>
        <w:t>4</w:t>
      </w:r>
      <w:r w:rsidRPr="00255222">
        <w:rPr>
          <w:rFonts w:eastAsia="黑体" w:cs="Arial"/>
        </w:rPr>
        <w:t>个</w:t>
      </w:r>
      <w:r w:rsidRPr="00255222">
        <w:rPr>
          <w:rFonts w:eastAsia="黑体" w:cs="Arial"/>
        </w:rPr>
        <w:t>byte</w:t>
      </w:r>
      <w:r w:rsidRPr="00255222">
        <w:rPr>
          <w:rFonts w:eastAsia="黑体" w:cs="Arial"/>
        </w:rPr>
        <w:t>的头，总长度为</w:t>
      </w:r>
      <w:r w:rsidRPr="00255222">
        <w:rPr>
          <w:rFonts w:eastAsia="黑体" w:cs="Arial"/>
        </w:rPr>
        <w:t>4+N*308</w:t>
      </w:r>
      <w:r w:rsidRPr="00255222">
        <w:rPr>
          <w:rFonts w:eastAsia="黑体" w:cs="Arial"/>
        </w:rPr>
        <w:t>，</w:t>
      </w:r>
      <w:r w:rsidRPr="00255222">
        <w:rPr>
          <w:rFonts w:eastAsia="黑体" w:cs="Arial"/>
        </w:rPr>
        <w:t>N</w:t>
      </w:r>
      <w:r w:rsidRPr="00255222">
        <w:rPr>
          <w:rFonts w:eastAsia="黑体" w:cs="Arial"/>
        </w:rPr>
        <w:t>为</w:t>
      </w:r>
      <w:r w:rsidRPr="00255222">
        <w:rPr>
          <w:rFonts w:eastAsia="黑体" w:cs="Arial"/>
        </w:rPr>
        <w:t>Key</w:t>
      </w:r>
      <w:r w:rsidRPr="00255222">
        <w:rPr>
          <w:rFonts w:eastAsia="黑体" w:cs="Arial"/>
        </w:rPr>
        <w:t>的数量。</w:t>
      </w:r>
      <w:r w:rsidRPr="00255222">
        <w:rPr>
          <w:rFonts w:eastAsia="黑体" w:cs="Arial"/>
        </w:rPr>
        <w:t>HDCP_LIENCE</w:t>
      </w:r>
      <w:r w:rsidRPr="00255222">
        <w:rPr>
          <w:rFonts w:eastAsia="黑体" w:cs="Arial"/>
        </w:rPr>
        <w:t>放到工具目录下的</w:t>
      </w:r>
      <w:r w:rsidRPr="00255222">
        <w:rPr>
          <w:rFonts w:eastAsia="黑体" w:cs="Arial"/>
        </w:rPr>
        <w:t>license</w:t>
      </w:r>
      <w:r w:rsidRPr="00255222">
        <w:rPr>
          <w:rFonts w:eastAsia="黑体" w:cs="Arial"/>
        </w:rPr>
        <w:t>文件夹下。</w:t>
      </w:r>
    </w:p>
    <w:p w14:paraId="7D337302" w14:textId="1FC4FEB8" w:rsidR="007E6541" w:rsidRPr="00255222" w:rsidRDefault="007E6541" w:rsidP="007E6541">
      <w:pPr>
        <w:snapToGrid/>
        <w:spacing w:before="156" w:afterLines="0" w:after="0"/>
        <w:rPr>
          <w:rFonts w:eastAsia="黑体" w:cs="Arial"/>
        </w:rPr>
      </w:pPr>
      <w:r w:rsidRPr="00255222">
        <w:rPr>
          <w:rFonts w:eastAsia="黑体" w:cs="Arial"/>
        </w:rPr>
        <w:t>HDCP_LIENCE.ini</w:t>
      </w:r>
      <w:r w:rsidRPr="00255222">
        <w:rPr>
          <w:rFonts w:eastAsia="黑体" w:cs="Arial"/>
        </w:rPr>
        <w:t>是</w:t>
      </w:r>
      <w:proofErr w:type="spellStart"/>
      <w:r w:rsidRPr="00255222">
        <w:rPr>
          <w:rFonts w:eastAsia="黑体" w:cs="Arial"/>
        </w:rPr>
        <w:t>hdcp</w:t>
      </w:r>
      <w:proofErr w:type="spellEnd"/>
      <w:r w:rsidRPr="00255222">
        <w:rPr>
          <w:rFonts w:eastAsia="黑体" w:cs="Arial"/>
        </w:rPr>
        <w:t xml:space="preserve"> </w:t>
      </w:r>
      <w:r w:rsidRPr="00255222">
        <w:rPr>
          <w:rFonts w:eastAsia="黑体" w:cs="Arial"/>
        </w:rPr>
        <w:t>的配置文件，首次工具使用会生成</w:t>
      </w:r>
      <w:r w:rsidRPr="00255222">
        <w:rPr>
          <w:rFonts w:eastAsia="黑体" w:cs="Arial"/>
        </w:rPr>
        <w:t>HDCP_LIENCE.ini</w:t>
      </w:r>
      <w:r w:rsidRPr="00255222">
        <w:rPr>
          <w:rFonts w:eastAsia="黑体" w:cs="Arial"/>
        </w:rPr>
        <w:t>文件，不用用户设置。</w:t>
      </w:r>
    </w:p>
    <w:p w14:paraId="39D010EF" w14:textId="77777777" w:rsidR="007E6541" w:rsidRPr="00255222" w:rsidRDefault="007E6541" w:rsidP="007E6541">
      <w:pPr>
        <w:snapToGrid/>
        <w:spacing w:before="156" w:afterLines="0" w:after="0"/>
        <w:rPr>
          <w:rFonts w:eastAsia="黑体" w:cs="Arial"/>
        </w:rPr>
      </w:pPr>
      <w:r w:rsidRPr="00255222">
        <w:rPr>
          <w:rFonts w:eastAsia="黑体" w:cs="Arial"/>
        </w:rPr>
        <w:t>Ini</w:t>
      </w:r>
      <w:r w:rsidRPr="00255222">
        <w:rPr>
          <w:rFonts w:eastAsia="黑体" w:cs="Arial"/>
        </w:rPr>
        <w:t>文件格式如下：</w:t>
      </w:r>
    </w:p>
    <w:p w14:paraId="7E266861"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[general]</w:t>
      </w:r>
    </w:p>
    <w:p w14:paraId="227F3CFD"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current = 2</w:t>
      </w:r>
    </w:p>
    <w:p w14:paraId="0653712F" w14:textId="77777777" w:rsidR="007E6541" w:rsidRPr="00255222" w:rsidRDefault="007E6541" w:rsidP="007E6541">
      <w:pPr>
        <w:snapToGrid/>
        <w:spacing w:before="156" w:afterLines="0" w:after="0" w:line="276" w:lineRule="auto"/>
        <w:rPr>
          <w:rFonts w:eastAsia="黑体" w:cs="Arial"/>
        </w:rPr>
      </w:pPr>
    </w:p>
    <w:p w14:paraId="4A29BF30"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[fragment]</w:t>
      </w:r>
    </w:p>
    <w:p w14:paraId="3E98673C"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 xml:space="preserve">fragment = 0 </w:t>
      </w:r>
    </w:p>
    <w:p w14:paraId="77BD379E" w14:textId="77777777" w:rsidR="007E6541" w:rsidRPr="00255222" w:rsidRDefault="007E6541" w:rsidP="007E6541">
      <w:pPr>
        <w:snapToGrid/>
        <w:spacing w:before="156" w:afterLines="0" w:after="0" w:line="276" w:lineRule="auto"/>
        <w:rPr>
          <w:rFonts w:eastAsia="黑体" w:cs="Arial"/>
        </w:rPr>
      </w:pPr>
    </w:p>
    <w:p w14:paraId="310BABE6" w14:textId="223D0E3A" w:rsidR="007E6541" w:rsidRPr="00255222" w:rsidRDefault="007E6541" w:rsidP="00581900">
      <w:pPr>
        <w:snapToGrid/>
        <w:spacing w:before="156" w:afterLines="0" w:after="0"/>
        <w:rPr>
          <w:rFonts w:eastAsia="黑体" w:cs="Arial"/>
        </w:rPr>
      </w:pPr>
      <w:r w:rsidRPr="00255222">
        <w:rPr>
          <w:rFonts w:eastAsia="黑体" w:cs="Arial"/>
        </w:rPr>
        <w:t>其中，</w:t>
      </w:r>
      <w:r w:rsidRPr="00255222">
        <w:rPr>
          <w:rFonts w:eastAsia="黑体" w:cs="Arial"/>
        </w:rPr>
        <w:t>[general] current</w:t>
      </w:r>
      <w:r w:rsidRPr="00255222">
        <w:rPr>
          <w:rFonts w:eastAsia="黑体" w:cs="Arial"/>
        </w:rPr>
        <w:t>代表当前要使用的</w:t>
      </w:r>
      <w:r w:rsidRPr="00255222">
        <w:rPr>
          <w:rFonts w:eastAsia="黑体" w:cs="Arial"/>
        </w:rPr>
        <w:t>key</w:t>
      </w:r>
      <w:r w:rsidRPr="00255222">
        <w:rPr>
          <w:rFonts w:eastAsia="黑体" w:cs="Arial"/>
        </w:rPr>
        <w:t>的序号，会随着使用过程中不断增加</w:t>
      </w:r>
      <w:r w:rsidR="00581900" w:rsidRPr="00255222">
        <w:rPr>
          <w:rFonts w:eastAsia="黑体" w:cs="Arial"/>
        </w:rPr>
        <w:t>。</w:t>
      </w:r>
    </w:p>
    <w:p w14:paraId="27CE6801" w14:textId="50853FF1" w:rsidR="007E6541" w:rsidRPr="00255222" w:rsidRDefault="007E6541" w:rsidP="00581900">
      <w:pPr>
        <w:snapToGrid/>
        <w:spacing w:before="156" w:afterLines="0" w:after="0"/>
        <w:rPr>
          <w:rFonts w:eastAsia="黑体" w:cs="Arial"/>
        </w:rPr>
      </w:pPr>
      <w:r w:rsidRPr="00255222">
        <w:rPr>
          <w:rFonts w:eastAsia="黑体" w:cs="Arial"/>
        </w:rPr>
        <w:lastRenderedPageBreak/>
        <w:t xml:space="preserve">fragment = </w:t>
      </w:r>
      <w:r w:rsidRPr="00255222">
        <w:rPr>
          <w:rFonts w:eastAsia="黑体" w:cs="Arial"/>
        </w:rPr>
        <w:t>是工具在使用过程中回收的</w:t>
      </w:r>
      <w:r w:rsidRPr="00255222">
        <w:rPr>
          <w:rFonts w:eastAsia="黑体" w:cs="Arial"/>
        </w:rPr>
        <w:t>key</w:t>
      </w:r>
      <w:r w:rsidRPr="00255222">
        <w:rPr>
          <w:rFonts w:eastAsia="黑体" w:cs="Arial"/>
        </w:rPr>
        <w:t>，是取得了</w:t>
      </w:r>
      <w:r w:rsidRPr="00255222">
        <w:rPr>
          <w:rFonts w:eastAsia="黑体" w:cs="Arial"/>
        </w:rPr>
        <w:t>key</w:t>
      </w:r>
      <w:r w:rsidRPr="00255222">
        <w:rPr>
          <w:rFonts w:eastAsia="黑体" w:cs="Arial"/>
        </w:rPr>
        <w:t>但没有烧录成功，工具会将烧</w:t>
      </w:r>
      <w:proofErr w:type="gramStart"/>
      <w:r w:rsidRPr="00255222">
        <w:rPr>
          <w:rFonts w:eastAsia="黑体" w:cs="Arial"/>
        </w:rPr>
        <w:t>录失败</w:t>
      </w:r>
      <w:proofErr w:type="gramEnd"/>
      <w:r w:rsidRPr="00255222">
        <w:rPr>
          <w:rFonts w:eastAsia="黑体" w:cs="Arial"/>
        </w:rPr>
        <w:t>的</w:t>
      </w:r>
      <w:r w:rsidRPr="00255222">
        <w:rPr>
          <w:rFonts w:eastAsia="黑体" w:cs="Arial"/>
        </w:rPr>
        <w:t>key</w:t>
      </w:r>
      <w:r w:rsidRPr="00255222">
        <w:rPr>
          <w:rFonts w:eastAsia="黑体" w:cs="Arial"/>
        </w:rPr>
        <w:t>作为</w:t>
      </w:r>
      <w:r w:rsidRPr="00255222">
        <w:rPr>
          <w:rFonts w:eastAsia="黑体" w:cs="Arial"/>
        </w:rPr>
        <w:t>fragment</w:t>
      </w:r>
      <w:r w:rsidRPr="00255222">
        <w:rPr>
          <w:rFonts w:eastAsia="黑体" w:cs="Arial"/>
        </w:rPr>
        <w:t>回收以待下次烧录利用，</w:t>
      </w:r>
      <w:r w:rsidR="002B41B4" w:rsidRPr="00255222">
        <w:rPr>
          <w:rFonts w:eastAsia="黑体" w:cs="Arial"/>
        </w:rPr>
        <w:t>无需</w:t>
      </w:r>
      <w:r w:rsidRPr="00255222">
        <w:rPr>
          <w:rFonts w:eastAsia="黑体" w:cs="Arial"/>
        </w:rPr>
        <w:t>用户配置，工具自动处理。</w:t>
      </w:r>
    </w:p>
    <w:p w14:paraId="3478B2D9" w14:textId="2F373523" w:rsidR="007E6541" w:rsidRPr="00255222" w:rsidRDefault="007E6541" w:rsidP="007E6541">
      <w:pPr>
        <w:snapToGrid/>
        <w:spacing w:before="156" w:afterLines="0" w:after="0" w:line="276" w:lineRule="auto"/>
        <w:rPr>
          <w:rFonts w:eastAsia="黑体" w:cs="Arial"/>
        </w:rPr>
      </w:pPr>
      <w:r w:rsidRPr="00255222">
        <w:rPr>
          <w:rFonts w:eastAsia="黑体" w:cs="Arial"/>
        </w:rPr>
        <w:t>如果需要从第一个使用，</w:t>
      </w:r>
      <w:r w:rsidRPr="00255222">
        <w:rPr>
          <w:rFonts w:eastAsia="黑体" w:cs="Arial"/>
        </w:rPr>
        <w:t>HDCP_LIENCE.ini</w:t>
      </w:r>
      <w:r w:rsidRPr="00255222">
        <w:rPr>
          <w:rFonts w:eastAsia="黑体" w:cs="Arial"/>
        </w:rPr>
        <w:t>文件可以不用设置，工具会生成。</w:t>
      </w:r>
    </w:p>
    <w:p w14:paraId="1572096C" w14:textId="1E194064" w:rsidR="007E6541" w:rsidRPr="00255222" w:rsidRDefault="00DD3705" w:rsidP="00204D6A">
      <w:pPr>
        <w:pStyle w:val="Title2"/>
        <w:spacing w:before="156" w:after="156"/>
        <w:rPr>
          <w:iCs/>
        </w:rPr>
      </w:pPr>
      <w:bookmarkStart w:id="35" w:name="_Toc6227"/>
      <w:bookmarkStart w:id="36" w:name="_Toc466"/>
      <w:r w:rsidRPr="00255222">
        <w:rPr>
          <w:bCs/>
          <w:iCs/>
        </w:rPr>
        <w:t xml:space="preserve"> </w:t>
      </w:r>
      <w:bookmarkStart w:id="37" w:name="_Hlk164331685"/>
      <w:bookmarkStart w:id="38" w:name="_Toc166315226"/>
      <w:proofErr w:type="spellStart"/>
      <w:r w:rsidR="00A94D27" w:rsidRPr="00255222">
        <w:rPr>
          <w:bCs/>
          <w:iCs/>
        </w:rPr>
        <w:t>W</w:t>
      </w:r>
      <w:r w:rsidR="007E6541" w:rsidRPr="00255222">
        <w:rPr>
          <w:bCs/>
          <w:iCs/>
        </w:rPr>
        <w:t>idevinekeybox</w:t>
      </w:r>
      <w:bookmarkEnd w:id="37"/>
      <w:proofErr w:type="spellEnd"/>
      <w:r w:rsidR="007E6541" w:rsidRPr="00255222">
        <w:rPr>
          <w:iCs/>
        </w:rPr>
        <w:t>配置</w:t>
      </w:r>
      <w:bookmarkEnd w:id="35"/>
      <w:bookmarkEnd w:id="36"/>
      <w:bookmarkEnd w:id="38"/>
    </w:p>
    <w:p w14:paraId="52E03EDD" w14:textId="30E03344" w:rsidR="007E6541" w:rsidRPr="00255222" w:rsidRDefault="00A94D27" w:rsidP="00204D6A">
      <w:pPr>
        <w:snapToGrid/>
        <w:spacing w:before="156" w:afterLines="0" w:after="0"/>
        <w:rPr>
          <w:rFonts w:eastAsia="黑体" w:cs="Arial"/>
        </w:rPr>
      </w:pPr>
      <w:proofErr w:type="spellStart"/>
      <w:r w:rsidRPr="00255222">
        <w:rPr>
          <w:rFonts w:eastAsia="黑体" w:cs="Arial"/>
        </w:rPr>
        <w:t>W</w:t>
      </w:r>
      <w:r w:rsidR="007E6541" w:rsidRPr="00255222">
        <w:rPr>
          <w:rFonts w:eastAsia="黑体" w:cs="Arial"/>
        </w:rPr>
        <w:t>idevinekeybox</w:t>
      </w:r>
      <w:proofErr w:type="spellEnd"/>
      <w:r w:rsidR="007E6541" w:rsidRPr="00255222">
        <w:rPr>
          <w:rFonts w:eastAsia="黑体" w:cs="Arial"/>
        </w:rPr>
        <w:t>的</w:t>
      </w:r>
      <w:r w:rsidR="007E6541" w:rsidRPr="00255222">
        <w:rPr>
          <w:rFonts w:eastAsia="黑体" w:cs="Arial"/>
        </w:rPr>
        <w:t>Key</w:t>
      </w:r>
      <w:r w:rsidR="007E6541" w:rsidRPr="00255222">
        <w:rPr>
          <w:rFonts w:eastAsia="黑体" w:cs="Arial"/>
        </w:rPr>
        <w:t>文件名是</w:t>
      </w:r>
      <w:proofErr w:type="spellStart"/>
      <w:r w:rsidR="007E6541" w:rsidRPr="00255222">
        <w:rPr>
          <w:rFonts w:eastAsia="黑体" w:cs="Arial"/>
        </w:rPr>
        <w:t>widevinekeybox.bin</w:t>
      </w:r>
      <w:proofErr w:type="spellEnd"/>
      <w:r w:rsidR="007E6541" w:rsidRPr="00255222">
        <w:rPr>
          <w:rFonts w:eastAsia="黑体" w:cs="Arial"/>
        </w:rPr>
        <w:t>，每个</w:t>
      </w:r>
      <w:r w:rsidR="007E6541" w:rsidRPr="00255222">
        <w:rPr>
          <w:rFonts w:eastAsia="黑体" w:cs="Arial"/>
        </w:rPr>
        <w:t>key 148</w:t>
      </w:r>
      <w:r w:rsidR="007E6541" w:rsidRPr="00255222">
        <w:rPr>
          <w:rFonts w:eastAsia="黑体" w:cs="Arial"/>
        </w:rPr>
        <w:t>个</w:t>
      </w:r>
      <w:r w:rsidR="007E6541" w:rsidRPr="00255222">
        <w:rPr>
          <w:rFonts w:eastAsia="黑体" w:cs="Arial"/>
        </w:rPr>
        <w:t>byte</w:t>
      </w:r>
      <w:r w:rsidR="007E6541" w:rsidRPr="00255222">
        <w:rPr>
          <w:rFonts w:eastAsia="黑体" w:cs="Arial"/>
        </w:rPr>
        <w:t>，</w:t>
      </w:r>
      <w:r w:rsidR="007E6541" w:rsidRPr="00255222">
        <w:rPr>
          <w:rFonts w:eastAsia="黑体" w:cs="Arial"/>
        </w:rPr>
        <w:t>key</w:t>
      </w:r>
      <w:r w:rsidR="007E6541" w:rsidRPr="00255222">
        <w:rPr>
          <w:rFonts w:eastAsia="黑体" w:cs="Arial"/>
        </w:rPr>
        <w:t>文件有</w:t>
      </w:r>
      <w:r w:rsidR="007E6541" w:rsidRPr="00255222">
        <w:rPr>
          <w:rFonts w:eastAsia="黑体" w:cs="Arial"/>
        </w:rPr>
        <w:t>4</w:t>
      </w:r>
      <w:r w:rsidR="007E6541" w:rsidRPr="00255222">
        <w:rPr>
          <w:rFonts w:eastAsia="黑体" w:cs="Arial"/>
        </w:rPr>
        <w:t>个</w:t>
      </w:r>
      <w:r w:rsidR="007E6541" w:rsidRPr="00255222">
        <w:rPr>
          <w:rFonts w:eastAsia="黑体" w:cs="Arial"/>
        </w:rPr>
        <w:t>byte</w:t>
      </w:r>
      <w:r w:rsidR="007E6541" w:rsidRPr="00255222">
        <w:rPr>
          <w:rFonts w:eastAsia="黑体" w:cs="Arial"/>
        </w:rPr>
        <w:t>的头，总长度为</w:t>
      </w:r>
      <w:r w:rsidR="007E6541" w:rsidRPr="00255222">
        <w:rPr>
          <w:rFonts w:eastAsia="黑体" w:cs="Arial"/>
        </w:rPr>
        <w:t>4+N*148</w:t>
      </w:r>
      <w:r w:rsidR="007E6541" w:rsidRPr="00255222">
        <w:rPr>
          <w:rFonts w:eastAsia="黑体" w:cs="Arial"/>
        </w:rPr>
        <w:t>，</w:t>
      </w:r>
      <w:r w:rsidR="007E6541" w:rsidRPr="00255222">
        <w:rPr>
          <w:rFonts w:eastAsia="黑体" w:cs="Arial"/>
        </w:rPr>
        <w:t>N</w:t>
      </w:r>
      <w:r w:rsidR="007E6541" w:rsidRPr="00255222">
        <w:rPr>
          <w:rFonts w:eastAsia="黑体" w:cs="Arial"/>
        </w:rPr>
        <w:t>为</w:t>
      </w:r>
      <w:r w:rsidR="007E6541" w:rsidRPr="00255222">
        <w:rPr>
          <w:rFonts w:eastAsia="黑体" w:cs="Arial"/>
        </w:rPr>
        <w:t>Key</w:t>
      </w:r>
      <w:r w:rsidR="007E6541" w:rsidRPr="00255222">
        <w:rPr>
          <w:rFonts w:eastAsia="黑体" w:cs="Arial"/>
        </w:rPr>
        <w:t>的数量。文件放到工具目录下的</w:t>
      </w:r>
      <w:r w:rsidR="007E6541" w:rsidRPr="00255222">
        <w:rPr>
          <w:rFonts w:eastAsia="黑体" w:cs="Arial"/>
        </w:rPr>
        <w:t>license</w:t>
      </w:r>
      <w:r w:rsidR="007E6541" w:rsidRPr="00255222">
        <w:rPr>
          <w:rFonts w:eastAsia="黑体" w:cs="Arial"/>
        </w:rPr>
        <w:t>文件夹下。</w:t>
      </w:r>
    </w:p>
    <w:p w14:paraId="7FD87AD3" w14:textId="77777777" w:rsidR="007E6541" w:rsidRPr="00255222" w:rsidRDefault="007E6541" w:rsidP="00204D6A">
      <w:pPr>
        <w:snapToGrid/>
        <w:spacing w:before="156" w:afterLines="0" w:after="0"/>
        <w:rPr>
          <w:rFonts w:eastAsia="黑体" w:cs="Arial"/>
        </w:rPr>
      </w:pPr>
      <w:r w:rsidRPr="00255222">
        <w:rPr>
          <w:rFonts w:eastAsia="黑体" w:cs="Arial"/>
        </w:rPr>
        <w:t>widevinekeybox.ini</w:t>
      </w:r>
      <w:r w:rsidRPr="00255222">
        <w:rPr>
          <w:rFonts w:eastAsia="黑体" w:cs="Arial"/>
        </w:rPr>
        <w:t>是</w:t>
      </w:r>
      <w:proofErr w:type="spellStart"/>
      <w:r w:rsidRPr="00255222">
        <w:rPr>
          <w:rFonts w:eastAsia="黑体" w:cs="Arial"/>
        </w:rPr>
        <w:t>widevinekeybox</w:t>
      </w:r>
      <w:proofErr w:type="spellEnd"/>
      <w:r w:rsidRPr="00255222">
        <w:rPr>
          <w:rFonts w:eastAsia="黑体" w:cs="Arial"/>
        </w:rPr>
        <w:t>的配置文件，首次工具使用会生成</w:t>
      </w:r>
      <w:r w:rsidRPr="00255222">
        <w:rPr>
          <w:rFonts w:eastAsia="黑体" w:cs="Arial"/>
        </w:rPr>
        <w:t>widevinekeybox.ini</w:t>
      </w:r>
      <w:r w:rsidRPr="00255222">
        <w:rPr>
          <w:rFonts w:eastAsia="黑体" w:cs="Arial"/>
        </w:rPr>
        <w:t>文件，不用用户设置。</w:t>
      </w:r>
    </w:p>
    <w:p w14:paraId="2EECE8FD" w14:textId="77777777" w:rsidR="007E6541" w:rsidRPr="00255222" w:rsidRDefault="007E6541" w:rsidP="00204D6A">
      <w:pPr>
        <w:snapToGrid/>
        <w:spacing w:before="156" w:afterLines="0" w:after="0"/>
        <w:rPr>
          <w:rFonts w:eastAsia="黑体" w:cs="Arial"/>
        </w:rPr>
      </w:pPr>
      <w:r w:rsidRPr="00255222">
        <w:rPr>
          <w:rFonts w:eastAsia="黑体" w:cs="Arial"/>
        </w:rPr>
        <w:t>Ini</w:t>
      </w:r>
      <w:r w:rsidRPr="00255222">
        <w:rPr>
          <w:rFonts w:eastAsia="黑体" w:cs="Arial"/>
        </w:rPr>
        <w:t>文件格式如下：</w:t>
      </w:r>
    </w:p>
    <w:p w14:paraId="51B300F5"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[general]</w:t>
      </w:r>
    </w:p>
    <w:p w14:paraId="5B38A90B"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current = 2</w:t>
      </w:r>
    </w:p>
    <w:p w14:paraId="27B9F65F" w14:textId="77777777" w:rsidR="007E6541" w:rsidRPr="00255222" w:rsidRDefault="007E6541" w:rsidP="007E6541">
      <w:pPr>
        <w:snapToGrid/>
        <w:spacing w:before="156" w:afterLines="0" w:after="0" w:line="276" w:lineRule="auto"/>
        <w:rPr>
          <w:rFonts w:eastAsia="黑体" w:cs="Arial"/>
        </w:rPr>
      </w:pPr>
    </w:p>
    <w:p w14:paraId="242D5927"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[fragment]</w:t>
      </w:r>
    </w:p>
    <w:p w14:paraId="7AC2014F"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 xml:space="preserve">fragment = 0 </w:t>
      </w:r>
    </w:p>
    <w:p w14:paraId="7FB93339" w14:textId="01C4E406" w:rsidR="007E6541" w:rsidRPr="00255222" w:rsidRDefault="007E6541" w:rsidP="007E6541">
      <w:pPr>
        <w:snapToGrid/>
        <w:spacing w:before="156" w:after="156"/>
        <w:rPr>
          <w:rFonts w:eastAsia="黑体" w:cs="Arial"/>
        </w:rPr>
      </w:pPr>
      <w:r w:rsidRPr="00255222">
        <w:rPr>
          <w:rFonts w:eastAsia="黑体" w:cs="Arial"/>
        </w:rPr>
        <w:t>其中，</w:t>
      </w:r>
      <w:r w:rsidRPr="00255222">
        <w:rPr>
          <w:rFonts w:eastAsia="黑体" w:cs="Arial"/>
        </w:rPr>
        <w:t>[general] current</w:t>
      </w:r>
      <w:r w:rsidRPr="00255222">
        <w:rPr>
          <w:rFonts w:eastAsia="黑体" w:cs="Arial"/>
        </w:rPr>
        <w:t>代表当前要使用的</w:t>
      </w:r>
      <w:r w:rsidRPr="00255222">
        <w:rPr>
          <w:rFonts w:eastAsia="黑体" w:cs="Arial"/>
        </w:rPr>
        <w:t>key</w:t>
      </w:r>
      <w:r w:rsidRPr="00255222">
        <w:rPr>
          <w:rFonts w:eastAsia="黑体" w:cs="Arial"/>
        </w:rPr>
        <w:t>的序号，会随着使用过程中不断增加</w:t>
      </w:r>
      <w:r w:rsidR="00442533" w:rsidRPr="00255222">
        <w:rPr>
          <w:rFonts w:eastAsia="黑体" w:cs="Arial"/>
        </w:rPr>
        <w:t>。</w:t>
      </w:r>
    </w:p>
    <w:p w14:paraId="7EEF17E6" w14:textId="77777777" w:rsidR="007E6541" w:rsidRPr="00255222" w:rsidRDefault="007E6541" w:rsidP="007E6541">
      <w:pPr>
        <w:snapToGrid/>
        <w:spacing w:before="156" w:after="156"/>
        <w:rPr>
          <w:rFonts w:eastAsia="黑体" w:cs="Arial"/>
        </w:rPr>
      </w:pPr>
      <w:r w:rsidRPr="00255222">
        <w:rPr>
          <w:rFonts w:eastAsia="黑体" w:cs="Arial"/>
        </w:rPr>
        <w:t xml:space="preserve">fragment = </w:t>
      </w:r>
      <w:r w:rsidRPr="00255222">
        <w:rPr>
          <w:rFonts w:eastAsia="黑体" w:cs="Arial"/>
        </w:rPr>
        <w:t>是工具在使用过程中回收的</w:t>
      </w:r>
      <w:r w:rsidRPr="00255222">
        <w:rPr>
          <w:rFonts w:eastAsia="黑体" w:cs="Arial"/>
        </w:rPr>
        <w:t>key</w:t>
      </w:r>
      <w:r w:rsidRPr="00255222">
        <w:rPr>
          <w:rFonts w:eastAsia="黑体" w:cs="Arial"/>
        </w:rPr>
        <w:t>，是取得了</w:t>
      </w:r>
      <w:r w:rsidRPr="00255222">
        <w:rPr>
          <w:rFonts w:eastAsia="黑体" w:cs="Arial"/>
        </w:rPr>
        <w:t>key</w:t>
      </w:r>
      <w:r w:rsidRPr="00255222">
        <w:rPr>
          <w:rFonts w:eastAsia="黑体" w:cs="Arial"/>
        </w:rPr>
        <w:t>但没有烧录成功，工具会将烧</w:t>
      </w:r>
      <w:proofErr w:type="gramStart"/>
      <w:r w:rsidRPr="00255222">
        <w:rPr>
          <w:rFonts w:eastAsia="黑体" w:cs="Arial"/>
        </w:rPr>
        <w:t>录失败</w:t>
      </w:r>
      <w:proofErr w:type="gramEnd"/>
      <w:r w:rsidRPr="00255222">
        <w:rPr>
          <w:rFonts w:eastAsia="黑体" w:cs="Arial"/>
        </w:rPr>
        <w:t>的</w:t>
      </w:r>
      <w:r w:rsidRPr="00255222">
        <w:rPr>
          <w:rFonts w:eastAsia="黑体" w:cs="Arial"/>
        </w:rPr>
        <w:t>key</w:t>
      </w:r>
      <w:r w:rsidRPr="00255222">
        <w:rPr>
          <w:rFonts w:eastAsia="黑体" w:cs="Arial"/>
        </w:rPr>
        <w:t>作为</w:t>
      </w:r>
      <w:r w:rsidRPr="00255222">
        <w:rPr>
          <w:rFonts w:eastAsia="黑体" w:cs="Arial"/>
        </w:rPr>
        <w:t>fragment</w:t>
      </w:r>
      <w:r w:rsidRPr="00255222">
        <w:rPr>
          <w:rFonts w:eastAsia="黑体" w:cs="Arial"/>
        </w:rPr>
        <w:t>回收以待下次烧录利用，不用用户配置，工具会自动处理。</w:t>
      </w:r>
    </w:p>
    <w:p w14:paraId="3574DF0C" w14:textId="3EDC3D78" w:rsidR="007E6541" w:rsidRPr="00255222" w:rsidRDefault="007E6541" w:rsidP="007E6541">
      <w:pPr>
        <w:snapToGrid/>
        <w:spacing w:before="156" w:afterLines="0" w:after="0"/>
        <w:rPr>
          <w:rFonts w:eastAsia="黑体" w:cs="Arial"/>
        </w:rPr>
      </w:pPr>
      <w:r w:rsidRPr="00255222">
        <w:rPr>
          <w:rFonts w:eastAsia="黑体" w:cs="Arial"/>
        </w:rPr>
        <w:t>如果需要从第一个使用，</w:t>
      </w:r>
      <w:r w:rsidRPr="00255222">
        <w:rPr>
          <w:rFonts w:eastAsia="黑体" w:cs="Arial"/>
        </w:rPr>
        <w:t>widevinekeybox.ini</w:t>
      </w:r>
      <w:r w:rsidRPr="00255222">
        <w:rPr>
          <w:rFonts w:eastAsia="黑体" w:cs="Arial"/>
        </w:rPr>
        <w:t>文件可以不用设置，</w:t>
      </w:r>
      <w:proofErr w:type="gramStart"/>
      <w:r w:rsidR="00055479" w:rsidRPr="00255222">
        <w:rPr>
          <w:rFonts w:eastAsia="黑体" w:cs="Arial"/>
        </w:rPr>
        <w:t>由</w:t>
      </w:r>
      <w:r w:rsidRPr="00255222">
        <w:rPr>
          <w:rFonts w:eastAsia="黑体" w:cs="Arial"/>
        </w:rPr>
        <w:t>工具</w:t>
      </w:r>
      <w:proofErr w:type="gramEnd"/>
      <w:r w:rsidRPr="00255222">
        <w:rPr>
          <w:rFonts w:eastAsia="黑体" w:cs="Arial"/>
        </w:rPr>
        <w:t>生成。</w:t>
      </w:r>
    </w:p>
    <w:p w14:paraId="5F9D9903" w14:textId="34B1743C" w:rsidR="007E6541" w:rsidRPr="00255222" w:rsidRDefault="00A94D27" w:rsidP="00204D6A">
      <w:pPr>
        <w:pStyle w:val="Title2"/>
        <w:spacing w:before="156" w:after="156"/>
        <w:rPr>
          <w:iCs/>
        </w:rPr>
      </w:pPr>
      <w:bookmarkStart w:id="39" w:name="_Toc2752"/>
      <w:bookmarkStart w:id="40" w:name="_Toc503"/>
      <w:r w:rsidRPr="00255222">
        <w:rPr>
          <w:bCs/>
          <w:iCs/>
        </w:rPr>
        <w:t xml:space="preserve"> </w:t>
      </w:r>
      <w:bookmarkStart w:id="41" w:name="_Toc166315227"/>
      <w:r w:rsidR="007E6541" w:rsidRPr="00255222">
        <w:rPr>
          <w:bCs/>
          <w:iCs/>
        </w:rPr>
        <w:t>HDCP2</w:t>
      </w:r>
      <w:r w:rsidR="00965C89" w:rsidRPr="00255222">
        <w:rPr>
          <w:iCs/>
        </w:rPr>
        <w:t>/</w:t>
      </w:r>
      <w:r w:rsidR="007E6541" w:rsidRPr="00255222">
        <w:rPr>
          <w:iCs/>
        </w:rPr>
        <w:t>HDCP2_RX</w:t>
      </w:r>
      <w:r w:rsidR="007E6541" w:rsidRPr="00255222">
        <w:rPr>
          <w:iCs/>
        </w:rPr>
        <w:t>配置</w:t>
      </w:r>
      <w:bookmarkEnd w:id="39"/>
      <w:bookmarkEnd w:id="40"/>
      <w:bookmarkEnd w:id="41"/>
    </w:p>
    <w:p w14:paraId="3C03F722" w14:textId="3B96CA55" w:rsidR="007E6541" w:rsidRPr="00255222" w:rsidRDefault="007E6541" w:rsidP="007E6541">
      <w:pPr>
        <w:snapToGrid/>
        <w:spacing w:before="156" w:after="156"/>
        <w:rPr>
          <w:rFonts w:eastAsia="黑体" w:cs="Arial"/>
        </w:rPr>
      </w:pPr>
      <w:r w:rsidRPr="00255222">
        <w:rPr>
          <w:rFonts w:eastAsia="黑体" w:cs="Arial"/>
        </w:rPr>
        <w:t>HDCP2</w:t>
      </w:r>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HDCP2_LIENCE</w:t>
      </w:r>
      <w:r w:rsidRPr="00255222">
        <w:rPr>
          <w:rFonts w:eastAsia="黑体" w:cs="Arial"/>
        </w:rPr>
        <w:t>，</w:t>
      </w:r>
      <w:r w:rsidRPr="00255222">
        <w:rPr>
          <w:rFonts w:eastAsia="黑体" w:cs="Arial"/>
        </w:rPr>
        <w:t>HDCP2_RX</w:t>
      </w:r>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HDCP2_RX_LIENCE</w:t>
      </w:r>
      <w:r w:rsidRPr="00255222">
        <w:rPr>
          <w:rFonts w:eastAsia="黑体" w:cs="Arial"/>
        </w:rPr>
        <w:t>，每个</w:t>
      </w:r>
      <w:r w:rsidRPr="00255222">
        <w:rPr>
          <w:rFonts w:eastAsia="黑体" w:cs="Arial"/>
        </w:rPr>
        <w:t>key 902</w:t>
      </w:r>
      <w:r w:rsidRPr="00255222">
        <w:rPr>
          <w:rFonts w:eastAsia="黑体" w:cs="Arial"/>
        </w:rPr>
        <w:t>个</w:t>
      </w:r>
      <w:r w:rsidRPr="00255222">
        <w:rPr>
          <w:rFonts w:eastAsia="黑体" w:cs="Arial"/>
        </w:rPr>
        <w:t>byte</w:t>
      </w:r>
      <w:r w:rsidRPr="00255222">
        <w:rPr>
          <w:rFonts w:eastAsia="黑体" w:cs="Arial"/>
        </w:rPr>
        <w:t>，此类</w:t>
      </w:r>
      <w:r w:rsidRPr="00255222">
        <w:rPr>
          <w:rFonts w:eastAsia="黑体" w:cs="Arial"/>
        </w:rPr>
        <w:t>Key</w:t>
      </w:r>
      <w:r w:rsidRPr="00255222">
        <w:rPr>
          <w:rFonts w:eastAsia="黑体" w:cs="Arial"/>
        </w:rPr>
        <w:t>文件的有</w:t>
      </w:r>
      <w:r w:rsidRPr="00255222">
        <w:rPr>
          <w:rFonts w:eastAsia="黑体" w:cs="Arial"/>
        </w:rPr>
        <w:t>40</w:t>
      </w:r>
      <w:r w:rsidRPr="00255222">
        <w:rPr>
          <w:rFonts w:eastAsia="黑体" w:cs="Arial"/>
        </w:rPr>
        <w:t>个</w:t>
      </w:r>
      <w:r w:rsidRPr="00255222">
        <w:rPr>
          <w:rFonts w:eastAsia="黑体" w:cs="Arial"/>
        </w:rPr>
        <w:t>byte</w:t>
      </w:r>
      <w:r w:rsidRPr="00255222">
        <w:rPr>
          <w:rFonts w:eastAsia="黑体" w:cs="Arial"/>
        </w:rPr>
        <w:t>的</w:t>
      </w:r>
      <w:r w:rsidRPr="00255222">
        <w:rPr>
          <w:rFonts w:eastAsia="黑体" w:cs="Arial"/>
        </w:rPr>
        <w:t>Key</w:t>
      </w:r>
      <w:r w:rsidRPr="00255222">
        <w:rPr>
          <w:rFonts w:eastAsia="黑体" w:cs="Arial"/>
        </w:rPr>
        <w:t>头和</w:t>
      </w:r>
      <w:r w:rsidRPr="00255222">
        <w:rPr>
          <w:rFonts w:eastAsia="黑体" w:cs="Arial"/>
        </w:rPr>
        <w:t>N</w:t>
      </w:r>
      <w:proofErr w:type="gramStart"/>
      <w:r w:rsidRPr="00255222">
        <w:rPr>
          <w:rFonts w:eastAsia="黑体" w:cs="Arial"/>
        </w:rPr>
        <w:t>个</w:t>
      </w:r>
      <w:proofErr w:type="gramEnd"/>
      <w:r w:rsidRPr="00255222">
        <w:rPr>
          <w:rFonts w:eastAsia="黑体" w:cs="Arial"/>
        </w:rPr>
        <w:t>Key</w:t>
      </w:r>
      <w:r w:rsidRPr="00255222">
        <w:rPr>
          <w:rFonts w:eastAsia="黑体" w:cs="Arial"/>
        </w:rPr>
        <w:t>数据，总长度为</w:t>
      </w:r>
      <w:r w:rsidRPr="00255222">
        <w:rPr>
          <w:rFonts w:eastAsia="黑体" w:cs="Arial"/>
        </w:rPr>
        <w:t>40+N*</w:t>
      </w:r>
      <w:r w:rsidRPr="00255222">
        <w:rPr>
          <w:rFonts w:eastAsia="黑体" w:cs="Arial"/>
        </w:rPr>
        <w:t>（</w:t>
      </w:r>
      <w:r w:rsidRPr="00255222">
        <w:rPr>
          <w:rFonts w:eastAsia="黑体" w:cs="Arial"/>
        </w:rPr>
        <w:t>key_size-40</w:t>
      </w:r>
      <w:r w:rsidRPr="00255222">
        <w:rPr>
          <w:rFonts w:eastAsia="黑体" w:cs="Arial"/>
        </w:rPr>
        <w:t>）。</w:t>
      </w:r>
      <w:r w:rsidRPr="00255222">
        <w:rPr>
          <w:rFonts w:eastAsia="黑体" w:cs="Arial"/>
        </w:rPr>
        <w:t>HDCP2_LIENCE</w:t>
      </w:r>
      <w:r w:rsidRPr="00255222">
        <w:rPr>
          <w:rFonts w:eastAsia="黑体" w:cs="Arial"/>
        </w:rPr>
        <w:t>和</w:t>
      </w:r>
      <w:r w:rsidRPr="00255222">
        <w:rPr>
          <w:rFonts w:eastAsia="黑体" w:cs="Arial"/>
        </w:rPr>
        <w:t>HDCP2_RX_LIENCE</w:t>
      </w:r>
      <w:r w:rsidR="00A1724F" w:rsidRPr="00255222">
        <w:rPr>
          <w:rFonts w:eastAsia="黑体" w:cs="Arial"/>
        </w:rPr>
        <w:t>在</w:t>
      </w:r>
      <w:r w:rsidRPr="00255222">
        <w:rPr>
          <w:rFonts w:eastAsia="黑体" w:cs="Arial"/>
        </w:rPr>
        <w:t>工具目录下的</w:t>
      </w:r>
      <w:r w:rsidRPr="00255222">
        <w:rPr>
          <w:rFonts w:eastAsia="黑体" w:cs="Arial"/>
        </w:rPr>
        <w:t>license</w:t>
      </w:r>
      <w:r w:rsidRPr="00255222">
        <w:rPr>
          <w:rFonts w:eastAsia="黑体" w:cs="Arial"/>
        </w:rPr>
        <w:t>文件夹下。</w:t>
      </w:r>
    </w:p>
    <w:p w14:paraId="7F2CB488" w14:textId="1A4E5B3E" w:rsidR="007E6541" w:rsidRPr="00255222" w:rsidRDefault="007E6541" w:rsidP="007E6541">
      <w:pPr>
        <w:snapToGrid/>
        <w:spacing w:before="156" w:after="156"/>
        <w:rPr>
          <w:rFonts w:eastAsia="黑体" w:cs="Arial"/>
        </w:rPr>
      </w:pPr>
      <w:r w:rsidRPr="00255222">
        <w:rPr>
          <w:rFonts w:eastAsia="黑体" w:cs="Arial"/>
        </w:rPr>
        <w:t>HDCP2_LIENCE.ini</w:t>
      </w:r>
      <w:r w:rsidRPr="00255222">
        <w:rPr>
          <w:rFonts w:eastAsia="黑体" w:cs="Arial"/>
        </w:rPr>
        <w:t>是</w:t>
      </w:r>
      <w:proofErr w:type="spellStart"/>
      <w:r w:rsidRPr="00255222">
        <w:rPr>
          <w:rFonts w:eastAsia="黑体" w:cs="Arial"/>
        </w:rPr>
        <w:t>hdcp</w:t>
      </w:r>
      <w:proofErr w:type="spellEnd"/>
      <w:r w:rsidRPr="00255222">
        <w:rPr>
          <w:rFonts w:eastAsia="黑体" w:cs="Arial"/>
        </w:rPr>
        <w:t xml:space="preserve"> 2</w:t>
      </w:r>
      <w:r w:rsidRPr="00255222">
        <w:rPr>
          <w:rFonts w:eastAsia="黑体" w:cs="Arial"/>
        </w:rPr>
        <w:t>的配置文件，</w:t>
      </w:r>
      <w:r w:rsidRPr="00255222">
        <w:rPr>
          <w:rFonts w:eastAsia="黑体" w:cs="Arial"/>
        </w:rPr>
        <w:t>HDCP2_RX_LIENCE.ini</w:t>
      </w:r>
      <w:r w:rsidRPr="00255222">
        <w:rPr>
          <w:rFonts w:eastAsia="黑体" w:cs="Arial"/>
        </w:rPr>
        <w:t>是</w:t>
      </w:r>
      <w:r w:rsidRPr="00255222">
        <w:rPr>
          <w:rFonts w:eastAsia="黑体" w:cs="Arial"/>
        </w:rPr>
        <w:t>hdcp2_RX</w:t>
      </w:r>
      <w:r w:rsidRPr="00255222">
        <w:rPr>
          <w:rFonts w:eastAsia="黑体" w:cs="Arial"/>
        </w:rPr>
        <w:t>的配置文件，首次工具使用会生成</w:t>
      </w:r>
      <w:r w:rsidRPr="00255222">
        <w:rPr>
          <w:rFonts w:eastAsia="黑体" w:cs="Arial"/>
        </w:rPr>
        <w:t>HDCP2_LIENCE.ini</w:t>
      </w:r>
      <w:r w:rsidRPr="00255222">
        <w:rPr>
          <w:rFonts w:eastAsia="黑体" w:cs="Arial"/>
        </w:rPr>
        <w:t>和</w:t>
      </w:r>
      <w:r w:rsidRPr="00255222">
        <w:rPr>
          <w:rFonts w:eastAsia="黑体" w:cs="Arial"/>
        </w:rPr>
        <w:t>HDCP2_RX_LIENCE.ini</w:t>
      </w:r>
      <w:r w:rsidRPr="00255222">
        <w:rPr>
          <w:rFonts w:eastAsia="黑体" w:cs="Arial"/>
        </w:rPr>
        <w:t>文件，不用用户设置。</w:t>
      </w:r>
    </w:p>
    <w:p w14:paraId="7116B5CC" w14:textId="77777777" w:rsidR="007E6541" w:rsidRPr="00255222" w:rsidRDefault="007E6541" w:rsidP="007E6541">
      <w:pPr>
        <w:snapToGrid/>
        <w:spacing w:before="156" w:after="156"/>
        <w:rPr>
          <w:rFonts w:eastAsia="黑体" w:cs="Arial"/>
        </w:rPr>
      </w:pPr>
      <w:r w:rsidRPr="00255222">
        <w:rPr>
          <w:rFonts w:eastAsia="黑体" w:cs="Arial"/>
        </w:rPr>
        <w:t>Ini</w:t>
      </w:r>
      <w:r w:rsidRPr="00255222">
        <w:rPr>
          <w:rFonts w:eastAsia="黑体" w:cs="Arial"/>
        </w:rPr>
        <w:t>文件格式如下：</w:t>
      </w:r>
    </w:p>
    <w:p w14:paraId="0F493EA3" w14:textId="77777777" w:rsidR="007E6541" w:rsidRPr="00255222" w:rsidRDefault="007E6541" w:rsidP="00204D6A">
      <w:pPr>
        <w:snapToGrid/>
        <w:spacing w:before="156" w:after="156"/>
        <w:rPr>
          <w:rFonts w:eastAsia="黑体" w:cs="Arial"/>
        </w:rPr>
      </w:pPr>
      <w:r w:rsidRPr="00255222">
        <w:rPr>
          <w:rFonts w:eastAsia="黑体" w:cs="Arial"/>
        </w:rPr>
        <w:t>[general]</w:t>
      </w:r>
    </w:p>
    <w:p w14:paraId="4DB1BCBC" w14:textId="4DE1A7B6" w:rsidR="007E6541" w:rsidRPr="00255222" w:rsidRDefault="007E6541" w:rsidP="00530293">
      <w:pPr>
        <w:snapToGrid/>
        <w:spacing w:before="156" w:after="156"/>
        <w:rPr>
          <w:rFonts w:eastAsia="黑体" w:cs="Arial"/>
        </w:rPr>
      </w:pPr>
      <w:r w:rsidRPr="00255222">
        <w:rPr>
          <w:rFonts w:eastAsia="黑体" w:cs="Arial"/>
        </w:rPr>
        <w:t>current = 2</w:t>
      </w:r>
    </w:p>
    <w:p w14:paraId="36A24E17"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[fragment]</w:t>
      </w:r>
    </w:p>
    <w:p w14:paraId="0B9AA160"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lastRenderedPageBreak/>
        <w:t xml:space="preserve">fragment = 0 </w:t>
      </w:r>
    </w:p>
    <w:p w14:paraId="5C444355" w14:textId="4E16A32C" w:rsidR="007E6541" w:rsidRPr="00255222" w:rsidRDefault="007E6541" w:rsidP="007E6541">
      <w:pPr>
        <w:snapToGrid/>
        <w:spacing w:before="156" w:after="156"/>
        <w:rPr>
          <w:rFonts w:eastAsia="黑体" w:cs="Arial"/>
        </w:rPr>
      </w:pPr>
      <w:r w:rsidRPr="00255222">
        <w:rPr>
          <w:rFonts w:eastAsia="黑体" w:cs="Arial"/>
        </w:rPr>
        <w:t>其中，</w:t>
      </w:r>
      <w:r w:rsidRPr="00255222">
        <w:rPr>
          <w:rFonts w:eastAsia="黑体" w:cs="Arial"/>
        </w:rPr>
        <w:t>[general] current</w:t>
      </w:r>
      <w:r w:rsidR="00381F4A" w:rsidRPr="00255222">
        <w:rPr>
          <w:rFonts w:eastAsia="黑体" w:cs="Arial"/>
        </w:rPr>
        <w:t>表示</w:t>
      </w:r>
      <w:r w:rsidRPr="00255222">
        <w:rPr>
          <w:rFonts w:eastAsia="黑体" w:cs="Arial"/>
        </w:rPr>
        <w:t>当前要使用的</w:t>
      </w:r>
      <w:r w:rsidRPr="00255222">
        <w:rPr>
          <w:rFonts w:eastAsia="黑体" w:cs="Arial"/>
        </w:rPr>
        <w:t>key</w:t>
      </w:r>
      <w:r w:rsidRPr="00255222">
        <w:rPr>
          <w:rFonts w:eastAsia="黑体" w:cs="Arial"/>
        </w:rPr>
        <w:t>的序号，会随着使用过程中不断增加</w:t>
      </w:r>
      <w:r w:rsidR="00204D6A" w:rsidRPr="00255222">
        <w:rPr>
          <w:rFonts w:eastAsia="黑体" w:cs="Arial"/>
        </w:rPr>
        <w:t>。</w:t>
      </w:r>
    </w:p>
    <w:p w14:paraId="41D80459" w14:textId="61E6C9D1" w:rsidR="007E6541" w:rsidRPr="00255222" w:rsidRDefault="007E6541" w:rsidP="007E6541">
      <w:pPr>
        <w:snapToGrid/>
        <w:spacing w:before="156" w:after="156"/>
        <w:rPr>
          <w:rFonts w:eastAsia="黑体" w:cs="Arial"/>
        </w:rPr>
      </w:pPr>
      <w:r w:rsidRPr="00255222">
        <w:rPr>
          <w:rFonts w:eastAsia="黑体" w:cs="Arial"/>
        </w:rPr>
        <w:t xml:space="preserve">fragment = </w:t>
      </w:r>
      <w:r w:rsidRPr="00255222">
        <w:rPr>
          <w:rFonts w:eastAsia="黑体" w:cs="Arial"/>
        </w:rPr>
        <w:t>是在使用过程中回收的</w:t>
      </w:r>
      <w:r w:rsidRPr="00255222">
        <w:rPr>
          <w:rFonts w:eastAsia="黑体" w:cs="Arial"/>
        </w:rPr>
        <w:t>key</w:t>
      </w:r>
      <w:r w:rsidRPr="00255222">
        <w:rPr>
          <w:rFonts w:eastAsia="黑体" w:cs="Arial"/>
        </w:rPr>
        <w:t>，</w:t>
      </w:r>
      <w:r w:rsidR="00381F4A" w:rsidRPr="00255222">
        <w:rPr>
          <w:rFonts w:eastAsia="黑体" w:cs="Arial"/>
        </w:rPr>
        <w:t>当</w:t>
      </w:r>
      <w:r w:rsidRPr="00255222">
        <w:rPr>
          <w:rFonts w:eastAsia="黑体" w:cs="Arial"/>
        </w:rPr>
        <w:t>取得了</w:t>
      </w:r>
      <w:r w:rsidRPr="00255222">
        <w:rPr>
          <w:rFonts w:eastAsia="黑体" w:cs="Arial"/>
        </w:rPr>
        <w:t>key</w:t>
      </w:r>
      <w:r w:rsidRPr="00255222">
        <w:rPr>
          <w:rFonts w:eastAsia="黑体" w:cs="Arial"/>
        </w:rPr>
        <w:t>但没有烧录成功，工具会将烧</w:t>
      </w:r>
      <w:proofErr w:type="gramStart"/>
      <w:r w:rsidRPr="00255222">
        <w:rPr>
          <w:rFonts w:eastAsia="黑体" w:cs="Arial"/>
        </w:rPr>
        <w:t>录失败</w:t>
      </w:r>
      <w:proofErr w:type="gramEnd"/>
      <w:r w:rsidRPr="00255222">
        <w:rPr>
          <w:rFonts w:eastAsia="黑体" w:cs="Arial"/>
        </w:rPr>
        <w:t>的</w:t>
      </w:r>
      <w:r w:rsidRPr="00255222">
        <w:rPr>
          <w:rFonts w:eastAsia="黑体" w:cs="Arial"/>
        </w:rPr>
        <w:t>key</w:t>
      </w:r>
      <w:r w:rsidRPr="00255222">
        <w:rPr>
          <w:rFonts w:eastAsia="黑体" w:cs="Arial"/>
        </w:rPr>
        <w:t>作为</w:t>
      </w:r>
      <w:r w:rsidRPr="00255222">
        <w:rPr>
          <w:rFonts w:eastAsia="黑体" w:cs="Arial"/>
        </w:rPr>
        <w:t>fragment</w:t>
      </w:r>
      <w:r w:rsidRPr="00255222">
        <w:rPr>
          <w:rFonts w:eastAsia="黑体" w:cs="Arial"/>
        </w:rPr>
        <w:t>回收以待下次烧录利用，不用用户配置，工具会自动处理。</w:t>
      </w:r>
    </w:p>
    <w:p w14:paraId="172B9676" w14:textId="76728202" w:rsidR="007E6541" w:rsidRPr="00255222" w:rsidRDefault="007E6541" w:rsidP="00204D6A">
      <w:pPr>
        <w:snapToGrid/>
        <w:spacing w:before="156" w:after="156"/>
        <w:rPr>
          <w:rFonts w:eastAsia="黑体" w:cs="Arial"/>
        </w:rPr>
      </w:pPr>
      <w:r w:rsidRPr="00255222">
        <w:rPr>
          <w:rFonts w:eastAsia="黑体" w:cs="Arial"/>
        </w:rPr>
        <w:t>如果需要从第一个使用，</w:t>
      </w:r>
      <w:r w:rsidRPr="00255222">
        <w:rPr>
          <w:rFonts w:eastAsia="黑体" w:cs="Arial"/>
        </w:rPr>
        <w:t>HDCP2_LIENCE.ini</w:t>
      </w:r>
      <w:r w:rsidRPr="00255222">
        <w:rPr>
          <w:rFonts w:eastAsia="黑体" w:cs="Arial"/>
        </w:rPr>
        <w:t>和</w:t>
      </w:r>
      <w:r w:rsidRPr="00255222">
        <w:rPr>
          <w:rFonts w:eastAsia="黑体" w:cs="Arial"/>
        </w:rPr>
        <w:t>HDCP2_RX_LIENCE.ini</w:t>
      </w:r>
      <w:r w:rsidRPr="00255222">
        <w:rPr>
          <w:rFonts w:eastAsia="黑体" w:cs="Arial"/>
        </w:rPr>
        <w:t>文件可以不用设置，</w:t>
      </w:r>
      <w:proofErr w:type="gramStart"/>
      <w:r w:rsidR="00965C89" w:rsidRPr="00255222">
        <w:rPr>
          <w:rFonts w:eastAsia="黑体" w:cs="Arial"/>
        </w:rPr>
        <w:t>由</w:t>
      </w:r>
      <w:r w:rsidRPr="00255222">
        <w:rPr>
          <w:rFonts w:eastAsia="黑体" w:cs="Arial"/>
        </w:rPr>
        <w:t>工具</w:t>
      </w:r>
      <w:proofErr w:type="gramEnd"/>
      <w:r w:rsidRPr="00255222">
        <w:rPr>
          <w:rFonts w:eastAsia="黑体" w:cs="Arial"/>
        </w:rPr>
        <w:t>生成。</w:t>
      </w:r>
    </w:p>
    <w:p w14:paraId="7E37F552" w14:textId="66876E13" w:rsidR="007E6541" w:rsidRPr="00255222" w:rsidRDefault="00DD3705" w:rsidP="00204D6A">
      <w:pPr>
        <w:pStyle w:val="Title2"/>
        <w:spacing w:before="156" w:after="156"/>
        <w:rPr>
          <w:iCs/>
        </w:rPr>
      </w:pPr>
      <w:bookmarkStart w:id="42" w:name="_Toc4028"/>
      <w:bookmarkStart w:id="43" w:name="_Toc27000"/>
      <w:r w:rsidRPr="00255222">
        <w:rPr>
          <w:bCs/>
          <w:iCs/>
        </w:rPr>
        <w:t xml:space="preserve"> </w:t>
      </w:r>
      <w:bookmarkStart w:id="44" w:name="_Toc166315228"/>
      <w:r w:rsidR="007E6541" w:rsidRPr="00255222">
        <w:rPr>
          <w:bCs/>
          <w:iCs/>
        </w:rPr>
        <w:t>HDCP14</w:t>
      </w:r>
      <w:r w:rsidR="007E6541" w:rsidRPr="00255222">
        <w:rPr>
          <w:iCs/>
        </w:rPr>
        <w:t>_RX</w:t>
      </w:r>
      <w:r w:rsidR="007E6541" w:rsidRPr="00255222">
        <w:rPr>
          <w:iCs/>
        </w:rPr>
        <w:t>配置</w:t>
      </w:r>
      <w:bookmarkEnd w:id="42"/>
      <w:bookmarkEnd w:id="43"/>
      <w:bookmarkEnd w:id="44"/>
    </w:p>
    <w:p w14:paraId="43CB3D6E" w14:textId="52D3C784" w:rsidR="007E6541" w:rsidRPr="00255222" w:rsidRDefault="007E6541" w:rsidP="007E6541">
      <w:pPr>
        <w:snapToGrid/>
        <w:spacing w:before="156" w:after="156"/>
        <w:rPr>
          <w:rFonts w:eastAsia="黑体" w:cs="Arial"/>
        </w:rPr>
      </w:pPr>
      <w:r w:rsidRPr="00255222">
        <w:rPr>
          <w:rFonts w:eastAsia="黑体" w:cs="Arial"/>
        </w:rPr>
        <w:t>HDCP14_RX</w:t>
      </w:r>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aml_hdcp_key1.4.bin</w:t>
      </w:r>
      <w:r w:rsidRPr="00255222">
        <w:rPr>
          <w:rFonts w:eastAsia="黑体" w:cs="Arial"/>
        </w:rPr>
        <w:t>，每个</w:t>
      </w:r>
      <w:r w:rsidRPr="00255222">
        <w:rPr>
          <w:rFonts w:eastAsia="黑体" w:cs="Arial"/>
        </w:rPr>
        <w:t xml:space="preserve">Key </w:t>
      </w:r>
      <w:r w:rsidRPr="00255222">
        <w:rPr>
          <w:rFonts w:eastAsia="黑体" w:cs="Arial"/>
        </w:rPr>
        <w:t>长度</w:t>
      </w:r>
      <w:r w:rsidRPr="00255222">
        <w:rPr>
          <w:rFonts w:eastAsia="黑体" w:cs="Arial"/>
        </w:rPr>
        <w:t>348</w:t>
      </w:r>
      <w:r w:rsidRPr="00255222">
        <w:rPr>
          <w:rFonts w:eastAsia="黑体" w:cs="Arial"/>
        </w:rPr>
        <w:t>，总长度为</w:t>
      </w:r>
      <w:r w:rsidRPr="00255222">
        <w:rPr>
          <w:rFonts w:eastAsia="黑体" w:cs="Arial"/>
        </w:rPr>
        <w:t>N*</w:t>
      </w:r>
      <w:proofErr w:type="spellStart"/>
      <w:r w:rsidRPr="00255222">
        <w:rPr>
          <w:rFonts w:eastAsia="黑体" w:cs="Arial"/>
        </w:rPr>
        <w:t>key_size</w:t>
      </w:r>
      <w:proofErr w:type="spellEnd"/>
      <w:r w:rsidRPr="00255222">
        <w:rPr>
          <w:rFonts w:eastAsia="黑体" w:cs="Arial"/>
        </w:rPr>
        <w:t>，</w:t>
      </w:r>
      <w:r w:rsidRPr="00255222">
        <w:rPr>
          <w:rFonts w:eastAsia="黑体" w:cs="Arial"/>
        </w:rPr>
        <w:t>aml_hdcp_key1.4.bin.ini</w:t>
      </w:r>
      <w:r w:rsidRPr="00255222">
        <w:rPr>
          <w:rFonts w:eastAsia="黑体" w:cs="Arial"/>
        </w:rPr>
        <w:t>是</w:t>
      </w:r>
      <w:r w:rsidRPr="00255222">
        <w:rPr>
          <w:rFonts w:eastAsia="黑体" w:cs="Arial"/>
        </w:rPr>
        <w:t>hdcp14_rx</w:t>
      </w:r>
      <w:r w:rsidRPr="00255222">
        <w:rPr>
          <w:rFonts w:eastAsia="黑体" w:cs="Arial"/>
        </w:rPr>
        <w:t>的配置文件，放到工具目录下的</w:t>
      </w:r>
      <w:r w:rsidRPr="00255222">
        <w:rPr>
          <w:rFonts w:eastAsia="黑体" w:cs="Arial"/>
        </w:rPr>
        <w:t>license</w:t>
      </w:r>
      <w:r w:rsidRPr="00255222">
        <w:rPr>
          <w:rFonts w:eastAsia="黑体" w:cs="Arial"/>
        </w:rPr>
        <w:t>文件夹下。</w:t>
      </w:r>
    </w:p>
    <w:p w14:paraId="67007B80" w14:textId="782CFC32" w:rsidR="007E6541" w:rsidRPr="00255222" w:rsidRDefault="007E6541" w:rsidP="007E6541">
      <w:pPr>
        <w:snapToGrid/>
        <w:spacing w:before="156" w:after="156"/>
        <w:rPr>
          <w:rFonts w:eastAsia="黑体" w:cs="Arial"/>
        </w:rPr>
      </w:pPr>
      <w:r w:rsidRPr="00255222">
        <w:rPr>
          <w:rFonts w:eastAsia="黑体" w:cs="Arial"/>
        </w:rPr>
        <w:t>其</w:t>
      </w:r>
      <w:r w:rsidRPr="00255222">
        <w:rPr>
          <w:rFonts w:eastAsia="黑体" w:cs="Arial"/>
        </w:rPr>
        <w:t>aml_hdcp_key1.4.bin.ini</w:t>
      </w:r>
      <w:r w:rsidRPr="00255222">
        <w:rPr>
          <w:rFonts w:eastAsia="黑体" w:cs="Arial"/>
        </w:rPr>
        <w:t>格式如下：</w:t>
      </w:r>
    </w:p>
    <w:p w14:paraId="188ED5D6" w14:textId="77777777" w:rsidR="007E6541" w:rsidRPr="00255222" w:rsidRDefault="007E6541" w:rsidP="00204D6A">
      <w:pPr>
        <w:snapToGrid/>
        <w:spacing w:before="156" w:after="156"/>
        <w:rPr>
          <w:rFonts w:eastAsia="黑体" w:cs="Arial"/>
        </w:rPr>
      </w:pPr>
      <w:r w:rsidRPr="00255222">
        <w:rPr>
          <w:rFonts w:eastAsia="黑体" w:cs="Arial"/>
        </w:rPr>
        <w:t>[general]</w:t>
      </w:r>
    </w:p>
    <w:p w14:paraId="3AAE41A4" w14:textId="77777777" w:rsidR="007E6541" w:rsidRPr="00255222" w:rsidRDefault="007E6541" w:rsidP="00204D6A">
      <w:pPr>
        <w:snapToGrid/>
        <w:spacing w:before="156" w:after="156"/>
        <w:rPr>
          <w:rFonts w:eastAsia="黑体" w:cs="Arial"/>
        </w:rPr>
      </w:pPr>
      <w:r w:rsidRPr="00255222">
        <w:rPr>
          <w:rFonts w:eastAsia="黑体" w:cs="Arial"/>
        </w:rPr>
        <w:t>current = 0</w:t>
      </w:r>
    </w:p>
    <w:p w14:paraId="4A1914AF" w14:textId="77777777" w:rsidR="007E6541" w:rsidRPr="00255222" w:rsidRDefault="007E6541" w:rsidP="00204D6A">
      <w:pPr>
        <w:snapToGrid/>
        <w:spacing w:before="156" w:after="156"/>
        <w:rPr>
          <w:rFonts w:eastAsia="黑体" w:cs="Arial"/>
        </w:rPr>
      </w:pPr>
      <w:r w:rsidRPr="00255222">
        <w:rPr>
          <w:rFonts w:eastAsia="黑体" w:cs="Arial"/>
        </w:rPr>
        <w:t>[fragment]</w:t>
      </w:r>
    </w:p>
    <w:p w14:paraId="3F3B4AD3" w14:textId="77777777" w:rsidR="007E6541" w:rsidRPr="00255222" w:rsidRDefault="007E6541" w:rsidP="00204D6A">
      <w:pPr>
        <w:snapToGrid/>
        <w:spacing w:before="156" w:after="156"/>
        <w:rPr>
          <w:rFonts w:eastAsia="黑体" w:cs="Arial"/>
        </w:rPr>
      </w:pPr>
      <w:r w:rsidRPr="00255222">
        <w:rPr>
          <w:rFonts w:eastAsia="黑体" w:cs="Arial"/>
        </w:rPr>
        <w:t xml:space="preserve">fragment = </w:t>
      </w:r>
    </w:p>
    <w:p w14:paraId="60B264E8" w14:textId="140F9A67" w:rsidR="007E6541" w:rsidRPr="00255222" w:rsidRDefault="007E6541" w:rsidP="007E6541">
      <w:pPr>
        <w:snapToGrid/>
        <w:spacing w:before="156" w:after="156"/>
        <w:rPr>
          <w:rFonts w:eastAsia="黑体" w:cs="Arial"/>
        </w:rPr>
      </w:pPr>
      <w:r w:rsidRPr="00255222">
        <w:rPr>
          <w:rFonts w:eastAsia="黑体" w:cs="Arial"/>
        </w:rPr>
        <w:t>其中，</w:t>
      </w:r>
      <w:r w:rsidRPr="00255222">
        <w:rPr>
          <w:rFonts w:eastAsia="黑体" w:cs="Arial"/>
        </w:rPr>
        <w:t>[general] current</w:t>
      </w:r>
      <w:r w:rsidRPr="00255222">
        <w:rPr>
          <w:rFonts w:eastAsia="黑体" w:cs="Arial"/>
        </w:rPr>
        <w:t>代表当前要使用的</w:t>
      </w:r>
      <w:r w:rsidRPr="00255222">
        <w:rPr>
          <w:rFonts w:eastAsia="黑体" w:cs="Arial"/>
        </w:rPr>
        <w:t>key</w:t>
      </w:r>
      <w:r w:rsidRPr="00255222">
        <w:rPr>
          <w:rFonts w:eastAsia="黑体" w:cs="Arial"/>
        </w:rPr>
        <w:t>的序号，会</w:t>
      </w:r>
      <w:r w:rsidR="008E551C" w:rsidRPr="00255222">
        <w:rPr>
          <w:rFonts w:eastAsia="黑体" w:cs="Arial"/>
        </w:rPr>
        <w:t>在</w:t>
      </w:r>
      <w:r w:rsidRPr="00255222">
        <w:rPr>
          <w:rFonts w:eastAsia="黑体" w:cs="Arial"/>
        </w:rPr>
        <w:t>使用过程中不断增加，</w:t>
      </w:r>
    </w:p>
    <w:p w14:paraId="36D5F378" w14:textId="09F650D9" w:rsidR="007E6541" w:rsidRPr="00255222" w:rsidRDefault="007E6541" w:rsidP="007E6541">
      <w:pPr>
        <w:snapToGrid/>
        <w:spacing w:before="156" w:after="156"/>
        <w:rPr>
          <w:rFonts w:eastAsia="黑体" w:cs="Arial"/>
        </w:rPr>
      </w:pPr>
      <w:r w:rsidRPr="00255222">
        <w:rPr>
          <w:rFonts w:eastAsia="黑体" w:cs="Arial"/>
        </w:rPr>
        <w:t xml:space="preserve">fragment = </w:t>
      </w:r>
      <w:r w:rsidRPr="00255222">
        <w:rPr>
          <w:rFonts w:eastAsia="黑体" w:cs="Arial"/>
        </w:rPr>
        <w:t>是工具在使用过程中回收的</w:t>
      </w:r>
      <w:r w:rsidRPr="00255222">
        <w:rPr>
          <w:rFonts w:eastAsia="黑体" w:cs="Arial"/>
        </w:rPr>
        <w:t>key</w:t>
      </w:r>
      <w:r w:rsidRPr="00255222">
        <w:rPr>
          <w:rFonts w:eastAsia="黑体" w:cs="Arial"/>
        </w:rPr>
        <w:t>，</w:t>
      </w:r>
      <w:r w:rsidR="008E551C" w:rsidRPr="00255222">
        <w:rPr>
          <w:rFonts w:eastAsia="黑体" w:cs="Arial"/>
        </w:rPr>
        <w:t>当</w:t>
      </w:r>
      <w:r w:rsidRPr="00255222">
        <w:rPr>
          <w:rFonts w:eastAsia="黑体" w:cs="Arial"/>
        </w:rPr>
        <w:t>取得了</w:t>
      </w:r>
      <w:r w:rsidRPr="00255222">
        <w:rPr>
          <w:rFonts w:eastAsia="黑体" w:cs="Arial"/>
        </w:rPr>
        <w:t>key</w:t>
      </w:r>
      <w:r w:rsidRPr="00255222">
        <w:rPr>
          <w:rFonts w:eastAsia="黑体" w:cs="Arial"/>
        </w:rPr>
        <w:t>但没有烧录成功，工具会将烧</w:t>
      </w:r>
      <w:proofErr w:type="gramStart"/>
      <w:r w:rsidRPr="00255222">
        <w:rPr>
          <w:rFonts w:eastAsia="黑体" w:cs="Arial"/>
        </w:rPr>
        <w:t>录失败</w:t>
      </w:r>
      <w:proofErr w:type="gramEnd"/>
      <w:r w:rsidRPr="00255222">
        <w:rPr>
          <w:rFonts w:eastAsia="黑体" w:cs="Arial"/>
        </w:rPr>
        <w:t>的</w:t>
      </w:r>
      <w:r w:rsidRPr="00255222">
        <w:rPr>
          <w:rFonts w:eastAsia="黑体" w:cs="Arial"/>
        </w:rPr>
        <w:t>key</w:t>
      </w:r>
      <w:r w:rsidRPr="00255222">
        <w:rPr>
          <w:rFonts w:eastAsia="黑体" w:cs="Arial"/>
        </w:rPr>
        <w:t>作为</w:t>
      </w:r>
      <w:r w:rsidRPr="00255222">
        <w:rPr>
          <w:rFonts w:eastAsia="黑体" w:cs="Arial"/>
        </w:rPr>
        <w:t>fragment</w:t>
      </w:r>
      <w:r w:rsidRPr="00255222">
        <w:rPr>
          <w:rFonts w:eastAsia="黑体" w:cs="Arial"/>
        </w:rPr>
        <w:t>回收以待下次烧录利用，不用用户配置，工具会自动处理。</w:t>
      </w:r>
    </w:p>
    <w:p w14:paraId="48EA1E9B" w14:textId="533D59AD" w:rsidR="007E6541" w:rsidRPr="00255222" w:rsidRDefault="007E6541" w:rsidP="00204D6A">
      <w:pPr>
        <w:snapToGrid/>
        <w:spacing w:before="156" w:after="156"/>
        <w:rPr>
          <w:rFonts w:eastAsia="黑体" w:cs="Arial"/>
        </w:rPr>
      </w:pPr>
      <w:r w:rsidRPr="00255222">
        <w:rPr>
          <w:rFonts w:eastAsia="黑体" w:cs="Arial"/>
        </w:rPr>
        <w:t>如果需要从第一个使用，</w:t>
      </w:r>
      <w:r w:rsidRPr="00255222">
        <w:rPr>
          <w:rFonts w:eastAsia="黑体" w:cs="Arial"/>
        </w:rPr>
        <w:t>aml_hdcp_key1.4.bin.ini</w:t>
      </w:r>
      <w:r w:rsidRPr="00255222">
        <w:rPr>
          <w:rFonts w:eastAsia="黑体" w:cs="Arial"/>
        </w:rPr>
        <w:t>文件可以不用设置，工具自己会生成。</w:t>
      </w:r>
    </w:p>
    <w:p w14:paraId="58A4FC3F" w14:textId="55C5E816" w:rsidR="007E6541" w:rsidRPr="00255222" w:rsidRDefault="00A94D27" w:rsidP="00204D6A">
      <w:pPr>
        <w:pStyle w:val="Title2"/>
        <w:spacing w:before="156" w:after="156"/>
        <w:rPr>
          <w:iCs/>
        </w:rPr>
      </w:pPr>
      <w:bookmarkStart w:id="45" w:name="_Toc9648"/>
      <w:bookmarkStart w:id="46" w:name="_Toc19156"/>
      <w:r w:rsidRPr="00255222">
        <w:rPr>
          <w:bCs/>
          <w:iCs/>
        </w:rPr>
        <w:t xml:space="preserve"> </w:t>
      </w:r>
      <w:bookmarkStart w:id="47" w:name="_Toc166315229"/>
      <w:r w:rsidR="00BA179E" w:rsidRPr="00255222">
        <w:rPr>
          <w:bCs/>
          <w:iCs/>
        </w:rPr>
        <w:t>HDCP</w:t>
      </w:r>
      <w:r w:rsidR="007E6541" w:rsidRPr="00255222">
        <w:rPr>
          <w:bCs/>
          <w:iCs/>
        </w:rPr>
        <w:t>22</w:t>
      </w:r>
      <w:r w:rsidR="007E6541" w:rsidRPr="00255222">
        <w:rPr>
          <w:iCs/>
        </w:rPr>
        <w:t>_fw_private</w:t>
      </w:r>
      <w:r w:rsidR="007E6541" w:rsidRPr="00255222">
        <w:rPr>
          <w:iCs/>
        </w:rPr>
        <w:t>配置</w:t>
      </w:r>
      <w:bookmarkEnd w:id="45"/>
      <w:bookmarkEnd w:id="46"/>
      <w:bookmarkEnd w:id="47"/>
    </w:p>
    <w:p w14:paraId="4C6DD1DB" w14:textId="748839AC" w:rsidR="007E6541" w:rsidRPr="00255222" w:rsidRDefault="007E6541" w:rsidP="00965C89">
      <w:pPr>
        <w:snapToGrid/>
        <w:spacing w:before="156" w:after="156"/>
        <w:rPr>
          <w:rFonts w:eastAsia="黑体" w:cs="Arial"/>
        </w:rPr>
      </w:pPr>
      <w:r w:rsidRPr="00255222">
        <w:rPr>
          <w:rFonts w:eastAsia="黑体" w:cs="Arial"/>
        </w:rPr>
        <w:t>hdcp22_fw_private</w:t>
      </w:r>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hdcp22_fw_private.bin</w:t>
      </w:r>
      <w:r w:rsidRPr="00255222">
        <w:rPr>
          <w:rFonts w:eastAsia="黑体" w:cs="Arial"/>
        </w:rPr>
        <w:t>，</w:t>
      </w:r>
      <w:r w:rsidRPr="00255222">
        <w:rPr>
          <w:rFonts w:eastAsia="黑体" w:cs="Arial"/>
        </w:rPr>
        <w:t>Key</w:t>
      </w:r>
      <w:r w:rsidRPr="00255222">
        <w:rPr>
          <w:rFonts w:eastAsia="黑体" w:cs="Arial"/>
        </w:rPr>
        <w:t>为整个文件内容，</w:t>
      </w:r>
      <w:r w:rsidRPr="00255222">
        <w:rPr>
          <w:rFonts w:eastAsia="黑体" w:cs="Arial"/>
        </w:rPr>
        <w:t>M8</w:t>
      </w:r>
      <w:r w:rsidRPr="00255222">
        <w:rPr>
          <w:rFonts w:eastAsia="黑体" w:cs="Arial"/>
        </w:rPr>
        <w:t>芯片为</w:t>
      </w:r>
      <w:r w:rsidRPr="00255222">
        <w:rPr>
          <w:rFonts w:eastAsia="黑体" w:cs="Arial"/>
        </w:rPr>
        <w:t>768 byte</w:t>
      </w:r>
      <w:r w:rsidRPr="00255222">
        <w:rPr>
          <w:rFonts w:eastAsia="黑体" w:cs="Arial"/>
        </w:rPr>
        <w:t>，芯片</w:t>
      </w:r>
      <w:r w:rsidRPr="00255222">
        <w:rPr>
          <w:rFonts w:eastAsia="黑体" w:cs="Arial"/>
        </w:rPr>
        <w:t>905</w:t>
      </w:r>
      <w:r w:rsidRPr="00255222">
        <w:rPr>
          <w:rFonts w:eastAsia="黑体" w:cs="Arial"/>
        </w:rPr>
        <w:t>及以后是</w:t>
      </w:r>
      <w:r w:rsidRPr="00255222">
        <w:rPr>
          <w:rFonts w:eastAsia="黑体" w:cs="Arial"/>
        </w:rPr>
        <w:t>32byte</w:t>
      </w:r>
      <w:r w:rsidRPr="00255222">
        <w:rPr>
          <w:rFonts w:eastAsia="黑体" w:cs="Arial"/>
        </w:rPr>
        <w:t>，放到工具目录下的</w:t>
      </w:r>
      <w:r w:rsidRPr="00255222">
        <w:rPr>
          <w:rFonts w:eastAsia="黑体" w:cs="Arial"/>
        </w:rPr>
        <w:t>license</w:t>
      </w:r>
      <w:r w:rsidRPr="00255222">
        <w:rPr>
          <w:rFonts w:eastAsia="黑体" w:cs="Arial"/>
        </w:rPr>
        <w:t>文件夹下。使用过程中不产生配置文件。</w:t>
      </w:r>
    </w:p>
    <w:p w14:paraId="2C1897A6" w14:textId="14C1E4DF" w:rsidR="007E6541" w:rsidRPr="00255222" w:rsidRDefault="00A94D27" w:rsidP="00204D6A">
      <w:pPr>
        <w:pStyle w:val="Title2"/>
        <w:spacing w:before="156" w:after="156"/>
        <w:rPr>
          <w:iCs/>
        </w:rPr>
      </w:pPr>
      <w:bookmarkStart w:id="48" w:name="_Toc2058"/>
      <w:bookmarkStart w:id="49" w:name="_Toc12305"/>
      <w:r w:rsidRPr="00255222">
        <w:rPr>
          <w:bCs/>
          <w:iCs/>
        </w:rPr>
        <w:t xml:space="preserve"> </w:t>
      </w:r>
      <w:bookmarkStart w:id="50" w:name="_Toc166315230"/>
      <w:r w:rsidR="00BA179E" w:rsidRPr="00255222">
        <w:rPr>
          <w:bCs/>
          <w:iCs/>
        </w:rPr>
        <w:t>R</w:t>
      </w:r>
      <w:r w:rsidR="007E6541" w:rsidRPr="00255222">
        <w:rPr>
          <w:bCs/>
          <w:iCs/>
        </w:rPr>
        <w:t>xhdcp20</w:t>
      </w:r>
      <w:r w:rsidR="007E6541" w:rsidRPr="00255222">
        <w:rPr>
          <w:iCs/>
        </w:rPr>
        <w:t>配置</w:t>
      </w:r>
      <w:bookmarkEnd w:id="48"/>
      <w:bookmarkEnd w:id="49"/>
      <w:bookmarkEnd w:id="50"/>
    </w:p>
    <w:p w14:paraId="467E9405" w14:textId="3371DC33" w:rsidR="007E6541" w:rsidRPr="00255222" w:rsidRDefault="007E6541" w:rsidP="007E6541">
      <w:pPr>
        <w:snapToGrid/>
        <w:spacing w:before="156" w:after="156"/>
        <w:rPr>
          <w:rFonts w:eastAsia="黑体" w:cs="Arial"/>
        </w:rPr>
      </w:pPr>
      <w:r w:rsidRPr="00255222">
        <w:rPr>
          <w:rFonts w:eastAsia="黑体" w:cs="Arial"/>
        </w:rPr>
        <w:t>rxhdcp20</w:t>
      </w:r>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RXHDCP20_LIENCE</w:t>
      </w:r>
      <w:r w:rsidRPr="00255222">
        <w:rPr>
          <w:rFonts w:eastAsia="黑体" w:cs="Arial"/>
        </w:rPr>
        <w:t>，每个</w:t>
      </w:r>
      <w:r w:rsidRPr="00255222">
        <w:rPr>
          <w:rFonts w:eastAsia="黑体" w:cs="Arial"/>
        </w:rPr>
        <w:t xml:space="preserve">Key </w:t>
      </w:r>
      <w:r w:rsidRPr="00255222">
        <w:rPr>
          <w:rFonts w:eastAsia="黑体" w:cs="Arial"/>
        </w:rPr>
        <w:t>长度</w:t>
      </w:r>
      <w:r w:rsidRPr="00255222">
        <w:rPr>
          <w:rFonts w:eastAsia="黑体" w:cs="Arial"/>
        </w:rPr>
        <w:t>368</w:t>
      </w:r>
      <w:r w:rsidR="00286737" w:rsidRPr="00255222">
        <w:rPr>
          <w:rFonts w:eastAsia="黑体" w:cs="Arial"/>
        </w:rPr>
        <w:t xml:space="preserve"> </w:t>
      </w:r>
      <w:r w:rsidR="00286737" w:rsidRPr="00255222">
        <w:rPr>
          <w:rFonts w:cs="Arial"/>
        </w:rPr>
        <w:t>byte</w:t>
      </w:r>
      <w:r w:rsidRPr="00255222">
        <w:rPr>
          <w:rFonts w:eastAsia="黑体" w:cs="Arial"/>
        </w:rPr>
        <w:t>，有</w:t>
      </w:r>
      <w:r w:rsidRPr="00255222">
        <w:rPr>
          <w:rFonts w:eastAsia="黑体" w:cs="Arial"/>
        </w:rPr>
        <w:t>4</w:t>
      </w:r>
      <w:r w:rsidRPr="00255222">
        <w:rPr>
          <w:rFonts w:eastAsia="黑体" w:cs="Arial"/>
        </w:rPr>
        <w:t>个</w:t>
      </w:r>
      <w:r w:rsidRPr="00255222">
        <w:rPr>
          <w:rFonts w:eastAsia="黑体" w:cs="Arial"/>
        </w:rPr>
        <w:t>byte</w:t>
      </w:r>
      <w:r w:rsidRPr="00255222">
        <w:rPr>
          <w:rFonts w:eastAsia="黑体" w:cs="Arial"/>
        </w:rPr>
        <w:t>的头，总长度为</w:t>
      </w:r>
      <w:r w:rsidRPr="00255222">
        <w:rPr>
          <w:rFonts w:eastAsia="黑体" w:cs="Arial"/>
        </w:rPr>
        <w:t>4+N*368</w:t>
      </w:r>
      <w:r w:rsidRPr="00255222">
        <w:rPr>
          <w:rFonts w:eastAsia="黑体" w:cs="Arial"/>
        </w:rPr>
        <w:t>，</w:t>
      </w:r>
      <w:r w:rsidRPr="00255222">
        <w:rPr>
          <w:rFonts w:eastAsia="黑体" w:cs="Arial"/>
        </w:rPr>
        <w:t>N</w:t>
      </w:r>
      <w:r w:rsidRPr="00255222">
        <w:rPr>
          <w:rFonts w:eastAsia="黑体" w:cs="Arial"/>
        </w:rPr>
        <w:t>为</w:t>
      </w:r>
      <w:r w:rsidRPr="00255222">
        <w:rPr>
          <w:rFonts w:eastAsia="黑体" w:cs="Arial"/>
        </w:rPr>
        <w:t>Key</w:t>
      </w:r>
      <w:r w:rsidRPr="00255222">
        <w:rPr>
          <w:rFonts w:eastAsia="黑体" w:cs="Arial"/>
        </w:rPr>
        <w:t>的数量，</w:t>
      </w:r>
      <w:r w:rsidRPr="00255222">
        <w:rPr>
          <w:rFonts w:eastAsia="黑体" w:cs="Arial"/>
        </w:rPr>
        <w:t>RXHDCP20_LIENCE.ini</w:t>
      </w:r>
      <w:r w:rsidRPr="00255222">
        <w:rPr>
          <w:rFonts w:eastAsia="黑体" w:cs="Arial"/>
        </w:rPr>
        <w:t>是</w:t>
      </w:r>
      <w:r w:rsidRPr="00255222">
        <w:rPr>
          <w:rFonts w:eastAsia="黑体" w:cs="Arial"/>
        </w:rPr>
        <w:t>rxhdcp20</w:t>
      </w:r>
      <w:r w:rsidRPr="00255222">
        <w:rPr>
          <w:rFonts w:eastAsia="黑体" w:cs="Arial"/>
        </w:rPr>
        <w:t>的配置文件，放到工具目录下的</w:t>
      </w:r>
      <w:r w:rsidRPr="00255222">
        <w:rPr>
          <w:rFonts w:eastAsia="黑体" w:cs="Arial"/>
        </w:rPr>
        <w:t>license</w:t>
      </w:r>
      <w:r w:rsidRPr="00255222">
        <w:rPr>
          <w:rFonts w:eastAsia="黑体" w:cs="Arial"/>
        </w:rPr>
        <w:t>文件夹下。</w:t>
      </w:r>
    </w:p>
    <w:p w14:paraId="0101600F" w14:textId="5754EDFD" w:rsidR="007E6541" w:rsidRPr="00255222" w:rsidRDefault="007E6541" w:rsidP="007E6541">
      <w:pPr>
        <w:snapToGrid/>
        <w:spacing w:before="156" w:after="156"/>
        <w:rPr>
          <w:rFonts w:eastAsia="黑体" w:cs="Arial"/>
        </w:rPr>
      </w:pPr>
      <w:r w:rsidRPr="00255222">
        <w:rPr>
          <w:rFonts w:eastAsia="黑体" w:cs="Arial"/>
        </w:rPr>
        <w:t>类似</w:t>
      </w:r>
      <w:r w:rsidRPr="00255222">
        <w:rPr>
          <w:rFonts w:eastAsia="黑体" w:cs="Arial"/>
        </w:rPr>
        <w:t>rxhdcp20_LIENCE.ini</w:t>
      </w:r>
      <w:r w:rsidRPr="00255222">
        <w:rPr>
          <w:rFonts w:eastAsia="黑体" w:cs="Arial"/>
        </w:rPr>
        <w:t>格式如下：</w:t>
      </w:r>
    </w:p>
    <w:p w14:paraId="2CCEC391" w14:textId="77777777" w:rsidR="007E6541" w:rsidRPr="00255222" w:rsidRDefault="007E6541" w:rsidP="007E6541">
      <w:pPr>
        <w:snapToGrid/>
        <w:spacing w:before="156" w:afterLines="0" w:after="0" w:line="276" w:lineRule="auto"/>
        <w:rPr>
          <w:rFonts w:eastAsia="黑体" w:cs="Arial"/>
          <w:sz w:val="24"/>
          <w:szCs w:val="24"/>
        </w:rPr>
      </w:pPr>
      <w:r w:rsidRPr="00255222">
        <w:rPr>
          <w:rFonts w:eastAsia="黑体" w:cs="Arial"/>
          <w:sz w:val="24"/>
          <w:szCs w:val="24"/>
        </w:rPr>
        <w:t>[general]</w:t>
      </w:r>
    </w:p>
    <w:p w14:paraId="13315A49" w14:textId="77777777" w:rsidR="007E6541" w:rsidRPr="00255222" w:rsidRDefault="007E6541" w:rsidP="007E6541">
      <w:pPr>
        <w:snapToGrid/>
        <w:spacing w:before="156" w:afterLines="0" w:after="0" w:line="276" w:lineRule="auto"/>
        <w:rPr>
          <w:rFonts w:eastAsia="黑体" w:cs="Arial"/>
          <w:sz w:val="24"/>
          <w:szCs w:val="24"/>
        </w:rPr>
      </w:pPr>
      <w:r w:rsidRPr="00255222">
        <w:rPr>
          <w:rFonts w:eastAsia="黑体" w:cs="Arial"/>
          <w:sz w:val="24"/>
          <w:szCs w:val="24"/>
        </w:rPr>
        <w:t>current = 0</w:t>
      </w:r>
    </w:p>
    <w:p w14:paraId="676161DF" w14:textId="77777777" w:rsidR="007E6541" w:rsidRPr="00255222" w:rsidRDefault="007E6541" w:rsidP="007E6541">
      <w:pPr>
        <w:snapToGrid/>
        <w:spacing w:before="156" w:afterLines="0" w:after="0" w:line="276" w:lineRule="auto"/>
        <w:rPr>
          <w:rFonts w:eastAsia="黑体" w:cs="Arial"/>
          <w:sz w:val="24"/>
          <w:szCs w:val="24"/>
        </w:rPr>
      </w:pPr>
      <w:r w:rsidRPr="00255222">
        <w:rPr>
          <w:rFonts w:eastAsia="黑体" w:cs="Arial"/>
          <w:sz w:val="24"/>
          <w:szCs w:val="24"/>
        </w:rPr>
        <w:lastRenderedPageBreak/>
        <w:t>[fragment]</w:t>
      </w:r>
    </w:p>
    <w:p w14:paraId="1DF484D0" w14:textId="77777777" w:rsidR="007E6541" w:rsidRPr="00255222" w:rsidRDefault="007E6541" w:rsidP="007E6541">
      <w:pPr>
        <w:snapToGrid/>
        <w:spacing w:before="156" w:afterLines="0" w:after="0" w:line="276" w:lineRule="auto"/>
        <w:rPr>
          <w:rFonts w:eastAsia="黑体" w:cs="Arial"/>
          <w:sz w:val="24"/>
          <w:szCs w:val="24"/>
        </w:rPr>
      </w:pPr>
      <w:r w:rsidRPr="00255222">
        <w:rPr>
          <w:rFonts w:eastAsia="黑体" w:cs="Arial"/>
          <w:sz w:val="24"/>
          <w:szCs w:val="24"/>
        </w:rPr>
        <w:t xml:space="preserve">fragment = </w:t>
      </w:r>
    </w:p>
    <w:p w14:paraId="4897E4CC" w14:textId="2BD42E87" w:rsidR="007E6541" w:rsidRPr="00255222" w:rsidRDefault="007E6541" w:rsidP="007E6541">
      <w:pPr>
        <w:snapToGrid/>
        <w:spacing w:before="156" w:after="156"/>
        <w:rPr>
          <w:rFonts w:eastAsia="黑体" w:cs="Arial"/>
        </w:rPr>
      </w:pPr>
      <w:r w:rsidRPr="00255222">
        <w:rPr>
          <w:rFonts w:eastAsia="黑体" w:cs="Arial"/>
        </w:rPr>
        <w:t>其中，</w:t>
      </w:r>
      <w:r w:rsidRPr="00255222">
        <w:rPr>
          <w:rFonts w:eastAsia="黑体" w:cs="Arial"/>
        </w:rPr>
        <w:t>[general] current</w:t>
      </w:r>
      <w:r w:rsidRPr="00255222">
        <w:rPr>
          <w:rFonts w:eastAsia="黑体" w:cs="Arial"/>
        </w:rPr>
        <w:t>代表当前要使用的</w:t>
      </w:r>
      <w:r w:rsidRPr="00255222">
        <w:rPr>
          <w:rFonts w:eastAsia="黑体" w:cs="Arial"/>
        </w:rPr>
        <w:t>key</w:t>
      </w:r>
      <w:r w:rsidRPr="00255222">
        <w:rPr>
          <w:rFonts w:eastAsia="黑体" w:cs="Arial"/>
        </w:rPr>
        <w:t>的序号，会随着使用过程中不断增加，</w:t>
      </w:r>
    </w:p>
    <w:p w14:paraId="063139A9" w14:textId="77777777" w:rsidR="007E6541" w:rsidRPr="00255222" w:rsidRDefault="007E6541" w:rsidP="007E6541">
      <w:pPr>
        <w:snapToGrid/>
        <w:spacing w:before="156" w:after="156"/>
        <w:rPr>
          <w:rFonts w:eastAsia="黑体" w:cs="Arial"/>
        </w:rPr>
      </w:pPr>
      <w:r w:rsidRPr="00255222">
        <w:rPr>
          <w:rFonts w:eastAsia="黑体" w:cs="Arial"/>
        </w:rPr>
        <w:t xml:space="preserve">fragment = </w:t>
      </w:r>
      <w:r w:rsidRPr="00255222">
        <w:rPr>
          <w:rFonts w:eastAsia="黑体" w:cs="Arial"/>
        </w:rPr>
        <w:t>是工具在使用过程中回收的</w:t>
      </w:r>
      <w:r w:rsidRPr="00255222">
        <w:rPr>
          <w:rFonts w:eastAsia="黑体" w:cs="Arial"/>
        </w:rPr>
        <w:t>key</w:t>
      </w:r>
      <w:r w:rsidRPr="00255222">
        <w:rPr>
          <w:rFonts w:eastAsia="黑体" w:cs="Arial"/>
        </w:rPr>
        <w:t>，是取得了</w:t>
      </w:r>
      <w:r w:rsidRPr="00255222">
        <w:rPr>
          <w:rFonts w:eastAsia="黑体" w:cs="Arial"/>
        </w:rPr>
        <w:t>key</w:t>
      </w:r>
      <w:r w:rsidRPr="00255222">
        <w:rPr>
          <w:rFonts w:eastAsia="黑体" w:cs="Arial"/>
        </w:rPr>
        <w:t>但没有烧录成功，工具会将烧</w:t>
      </w:r>
      <w:proofErr w:type="gramStart"/>
      <w:r w:rsidRPr="00255222">
        <w:rPr>
          <w:rFonts w:eastAsia="黑体" w:cs="Arial"/>
        </w:rPr>
        <w:t>录失败</w:t>
      </w:r>
      <w:proofErr w:type="gramEnd"/>
      <w:r w:rsidRPr="00255222">
        <w:rPr>
          <w:rFonts w:eastAsia="黑体" w:cs="Arial"/>
        </w:rPr>
        <w:t>的</w:t>
      </w:r>
      <w:r w:rsidRPr="00255222">
        <w:rPr>
          <w:rFonts w:eastAsia="黑体" w:cs="Arial"/>
        </w:rPr>
        <w:t>key</w:t>
      </w:r>
      <w:r w:rsidRPr="00255222">
        <w:rPr>
          <w:rFonts w:eastAsia="黑体" w:cs="Arial"/>
        </w:rPr>
        <w:t>作为</w:t>
      </w:r>
      <w:r w:rsidRPr="00255222">
        <w:rPr>
          <w:rFonts w:eastAsia="黑体" w:cs="Arial"/>
        </w:rPr>
        <w:t>fragment</w:t>
      </w:r>
      <w:r w:rsidRPr="00255222">
        <w:rPr>
          <w:rFonts w:eastAsia="黑体" w:cs="Arial"/>
        </w:rPr>
        <w:t>回收以待下次烧录利用，不用用户配置，工具会自动处理。</w:t>
      </w:r>
    </w:p>
    <w:p w14:paraId="297DA9D0" w14:textId="7BEA5994" w:rsidR="007E6541" w:rsidRPr="00255222" w:rsidRDefault="007E6541" w:rsidP="00965C89">
      <w:pPr>
        <w:snapToGrid/>
        <w:spacing w:before="156" w:after="156"/>
        <w:rPr>
          <w:rFonts w:eastAsia="黑体" w:cs="Arial"/>
        </w:rPr>
      </w:pPr>
      <w:r w:rsidRPr="00255222">
        <w:rPr>
          <w:rFonts w:eastAsia="黑体" w:cs="Arial"/>
        </w:rPr>
        <w:t>如果需要从第一个使用，</w:t>
      </w:r>
      <w:r w:rsidRPr="00255222">
        <w:rPr>
          <w:rFonts w:eastAsia="黑体" w:cs="Arial"/>
        </w:rPr>
        <w:t>RXHDCP20_LIENCE.ini</w:t>
      </w:r>
      <w:r w:rsidRPr="00255222">
        <w:rPr>
          <w:rFonts w:eastAsia="黑体" w:cs="Arial"/>
        </w:rPr>
        <w:t>文件可以不用设置，工具自己会生成。</w:t>
      </w:r>
    </w:p>
    <w:p w14:paraId="54E86ADA" w14:textId="1743BC8E" w:rsidR="007E6541" w:rsidRPr="00255222" w:rsidRDefault="00A94D27" w:rsidP="00204D6A">
      <w:pPr>
        <w:pStyle w:val="Title2"/>
        <w:spacing w:before="156" w:after="156"/>
        <w:rPr>
          <w:iCs/>
        </w:rPr>
      </w:pPr>
      <w:bookmarkStart w:id="51" w:name="_Toc31621"/>
      <w:bookmarkStart w:id="52" w:name="_Toc12694"/>
      <w:r w:rsidRPr="00255222">
        <w:rPr>
          <w:bCs/>
          <w:iCs/>
        </w:rPr>
        <w:t xml:space="preserve"> </w:t>
      </w:r>
      <w:bookmarkStart w:id="53" w:name="_Toc166315231"/>
      <w:r w:rsidR="00BA179E" w:rsidRPr="00255222">
        <w:rPr>
          <w:bCs/>
          <w:iCs/>
        </w:rPr>
        <w:t>A</w:t>
      </w:r>
      <w:r w:rsidR="007E6541" w:rsidRPr="00255222">
        <w:rPr>
          <w:bCs/>
          <w:iCs/>
        </w:rPr>
        <w:t>ml</w:t>
      </w:r>
      <w:r w:rsidR="007E6541" w:rsidRPr="00255222">
        <w:rPr>
          <w:iCs/>
        </w:rPr>
        <w:t>_hdcp_key2.2</w:t>
      </w:r>
      <w:r w:rsidR="007E6541" w:rsidRPr="00255222">
        <w:rPr>
          <w:iCs/>
        </w:rPr>
        <w:t>配置</w:t>
      </w:r>
      <w:bookmarkEnd w:id="51"/>
      <w:bookmarkEnd w:id="52"/>
      <w:bookmarkEnd w:id="53"/>
    </w:p>
    <w:p w14:paraId="73580250" w14:textId="58D4E4E0" w:rsidR="007E6541" w:rsidRPr="00255222" w:rsidRDefault="007E6541" w:rsidP="00965C89">
      <w:pPr>
        <w:snapToGrid/>
        <w:spacing w:before="156" w:after="156"/>
        <w:rPr>
          <w:rFonts w:eastAsia="黑体" w:cs="Arial"/>
        </w:rPr>
      </w:pPr>
      <w:r w:rsidRPr="00255222">
        <w:rPr>
          <w:rFonts w:eastAsia="黑体" w:cs="Arial"/>
        </w:rPr>
        <w:t>aml_hdcp_key2.2</w:t>
      </w:r>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aml_hdcp_key2.2.bin</w:t>
      </w:r>
      <w:r w:rsidRPr="00255222">
        <w:rPr>
          <w:rFonts w:eastAsia="黑体" w:cs="Arial"/>
        </w:rPr>
        <w:t>，每个</w:t>
      </w:r>
      <w:r w:rsidRPr="00255222">
        <w:rPr>
          <w:rFonts w:eastAsia="黑体" w:cs="Arial"/>
        </w:rPr>
        <w:t>key 2248</w:t>
      </w:r>
      <w:r w:rsidRPr="00255222">
        <w:rPr>
          <w:rFonts w:eastAsia="黑体" w:cs="Arial"/>
        </w:rPr>
        <w:t>个</w:t>
      </w:r>
      <w:r w:rsidRPr="00255222">
        <w:rPr>
          <w:rFonts w:eastAsia="黑体" w:cs="Arial"/>
        </w:rPr>
        <w:t>byte</w:t>
      </w:r>
      <w:r w:rsidRPr="00255222">
        <w:rPr>
          <w:rFonts w:eastAsia="黑体" w:cs="Arial"/>
        </w:rPr>
        <w:t>，总长度</w:t>
      </w:r>
      <w:r w:rsidRPr="00255222">
        <w:rPr>
          <w:rFonts w:eastAsia="黑体" w:cs="Arial"/>
        </w:rPr>
        <w:t>N*2248</w:t>
      </w:r>
      <w:r w:rsidRPr="00255222">
        <w:rPr>
          <w:rFonts w:eastAsia="黑体" w:cs="Arial"/>
        </w:rPr>
        <w:t>，</w:t>
      </w:r>
      <w:r w:rsidRPr="00255222">
        <w:rPr>
          <w:rFonts w:eastAsia="黑体" w:cs="Arial"/>
        </w:rPr>
        <w:t>N</w:t>
      </w:r>
      <w:r w:rsidRPr="00255222">
        <w:rPr>
          <w:rFonts w:eastAsia="黑体" w:cs="Arial"/>
        </w:rPr>
        <w:t>为</w:t>
      </w:r>
      <w:r w:rsidRPr="00255222">
        <w:rPr>
          <w:rFonts w:eastAsia="黑体" w:cs="Arial"/>
        </w:rPr>
        <w:t>Key</w:t>
      </w:r>
      <w:r w:rsidRPr="00255222">
        <w:rPr>
          <w:rFonts w:eastAsia="黑体" w:cs="Arial"/>
        </w:rPr>
        <w:t>的数量。文件都放到工具目录下的</w:t>
      </w:r>
      <w:r w:rsidRPr="00255222">
        <w:rPr>
          <w:rFonts w:eastAsia="黑体" w:cs="Arial"/>
        </w:rPr>
        <w:t>license</w:t>
      </w:r>
      <w:r w:rsidRPr="00255222">
        <w:rPr>
          <w:rFonts w:eastAsia="黑体" w:cs="Arial"/>
        </w:rPr>
        <w:t>文件夹下。</w:t>
      </w:r>
    </w:p>
    <w:p w14:paraId="125D9E18" w14:textId="77777777" w:rsidR="007E6541" w:rsidRPr="00255222" w:rsidRDefault="007E6541" w:rsidP="007E6541">
      <w:pPr>
        <w:snapToGrid/>
        <w:spacing w:before="156" w:after="156"/>
        <w:rPr>
          <w:rFonts w:eastAsia="黑体" w:cs="Arial"/>
        </w:rPr>
      </w:pPr>
      <w:r w:rsidRPr="00255222">
        <w:rPr>
          <w:rFonts w:eastAsia="黑体" w:cs="Arial"/>
        </w:rPr>
        <w:t>aml_hdcp_key2.2.bin.ini</w:t>
      </w:r>
      <w:r w:rsidRPr="00255222">
        <w:rPr>
          <w:rFonts w:eastAsia="黑体" w:cs="Arial"/>
        </w:rPr>
        <w:t>是</w:t>
      </w:r>
      <w:r w:rsidRPr="00255222">
        <w:rPr>
          <w:rFonts w:eastAsia="黑体" w:cs="Arial"/>
        </w:rPr>
        <w:t>aml_hdcp_key2.2</w:t>
      </w:r>
      <w:r w:rsidRPr="00255222">
        <w:rPr>
          <w:rFonts w:eastAsia="黑体" w:cs="Arial"/>
        </w:rPr>
        <w:t>的配置文件，首次工具使用会生成</w:t>
      </w:r>
      <w:r w:rsidRPr="00255222">
        <w:rPr>
          <w:rFonts w:eastAsia="黑体" w:cs="Arial"/>
        </w:rPr>
        <w:t>aml_hdcp_key2.2.bin.ini</w:t>
      </w:r>
      <w:r w:rsidRPr="00255222">
        <w:rPr>
          <w:rFonts w:eastAsia="黑体" w:cs="Arial"/>
        </w:rPr>
        <w:t>文件，不用用户设置。</w:t>
      </w:r>
    </w:p>
    <w:p w14:paraId="2C86A8E8" w14:textId="77777777" w:rsidR="007E6541" w:rsidRPr="00255222" w:rsidRDefault="007E6541" w:rsidP="007E6541">
      <w:pPr>
        <w:snapToGrid/>
        <w:spacing w:before="156" w:after="156"/>
        <w:rPr>
          <w:rFonts w:eastAsia="黑体" w:cs="Arial"/>
        </w:rPr>
      </w:pPr>
      <w:r w:rsidRPr="00255222">
        <w:rPr>
          <w:rFonts w:eastAsia="黑体" w:cs="Arial"/>
        </w:rPr>
        <w:t>Ini</w:t>
      </w:r>
      <w:r w:rsidRPr="00255222">
        <w:rPr>
          <w:rFonts w:eastAsia="黑体" w:cs="Arial"/>
        </w:rPr>
        <w:t>文件格式如下：</w:t>
      </w:r>
    </w:p>
    <w:p w14:paraId="450A89DF" w14:textId="77777777" w:rsidR="007E6541" w:rsidRPr="00255222" w:rsidRDefault="007E6541" w:rsidP="00965C89">
      <w:pPr>
        <w:snapToGrid/>
        <w:spacing w:before="156" w:after="156"/>
        <w:rPr>
          <w:rFonts w:eastAsia="黑体" w:cs="Arial"/>
        </w:rPr>
      </w:pPr>
      <w:r w:rsidRPr="00255222">
        <w:rPr>
          <w:rFonts w:eastAsia="黑体" w:cs="Arial"/>
        </w:rPr>
        <w:t>[general]</w:t>
      </w:r>
    </w:p>
    <w:p w14:paraId="405815B1" w14:textId="77777777" w:rsidR="007E6541" w:rsidRPr="00255222" w:rsidRDefault="007E6541" w:rsidP="00965C89">
      <w:pPr>
        <w:snapToGrid/>
        <w:spacing w:before="156" w:after="156"/>
        <w:rPr>
          <w:rFonts w:eastAsia="黑体" w:cs="Arial"/>
        </w:rPr>
      </w:pPr>
      <w:r w:rsidRPr="00255222">
        <w:rPr>
          <w:rFonts w:eastAsia="黑体" w:cs="Arial"/>
        </w:rPr>
        <w:t>current = 2</w:t>
      </w:r>
    </w:p>
    <w:p w14:paraId="0E44ED70" w14:textId="77777777" w:rsidR="007E6541" w:rsidRPr="00255222" w:rsidRDefault="007E6541" w:rsidP="00965C89">
      <w:pPr>
        <w:snapToGrid/>
        <w:spacing w:before="156" w:after="156"/>
        <w:rPr>
          <w:rFonts w:eastAsia="黑体" w:cs="Arial"/>
        </w:rPr>
      </w:pPr>
    </w:p>
    <w:p w14:paraId="055595C4" w14:textId="77777777" w:rsidR="007E6541" w:rsidRPr="00255222" w:rsidRDefault="007E6541" w:rsidP="00965C89">
      <w:pPr>
        <w:snapToGrid/>
        <w:spacing w:before="156" w:after="156"/>
        <w:rPr>
          <w:rFonts w:eastAsia="黑体" w:cs="Arial"/>
        </w:rPr>
      </w:pPr>
      <w:r w:rsidRPr="00255222">
        <w:rPr>
          <w:rFonts w:eastAsia="黑体" w:cs="Arial"/>
        </w:rPr>
        <w:t>[fragment]</w:t>
      </w:r>
    </w:p>
    <w:p w14:paraId="3F5F3CE5"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 xml:space="preserve">fragment = 0 </w:t>
      </w:r>
    </w:p>
    <w:p w14:paraId="43AFFBFA" w14:textId="65194B00" w:rsidR="007E6541" w:rsidRPr="00255222" w:rsidRDefault="007E6541" w:rsidP="007E6541">
      <w:pPr>
        <w:snapToGrid/>
        <w:spacing w:before="156" w:after="156"/>
        <w:rPr>
          <w:rFonts w:eastAsia="黑体" w:cs="Arial"/>
        </w:rPr>
      </w:pPr>
      <w:r w:rsidRPr="00255222">
        <w:rPr>
          <w:rFonts w:eastAsia="黑体" w:cs="Arial"/>
        </w:rPr>
        <w:t>其中，</w:t>
      </w:r>
      <w:r w:rsidRPr="00255222">
        <w:rPr>
          <w:rFonts w:eastAsia="黑体" w:cs="Arial"/>
        </w:rPr>
        <w:t>[general] current</w:t>
      </w:r>
      <w:r w:rsidRPr="00255222">
        <w:rPr>
          <w:rFonts w:eastAsia="黑体" w:cs="Arial"/>
        </w:rPr>
        <w:t>代表当前要使用的</w:t>
      </w:r>
      <w:r w:rsidRPr="00255222">
        <w:rPr>
          <w:rFonts w:eastAsia="黑体" w:cs="Arial"/>
        </w:rPr>
        <w:t>key</w:t>
      </w:r>
      <w:r w:rsidRPr="00255222">
        <w:rPr>
          <w:rFonts w:eastAsia="黑体" w:cs="Arial"/>
        </w:rPr>
        <w:t>的序号，会随着使用过程中不断增加，</w:t>
      </w:r>
    </w:p>
    <w:p w14:paraId="5162770B" w14:textId="77777777" w:rsidR="007E6541" w:rsidRPr="00255222" w:rsidRDefault="007E6541" w:rsidP="007E6541">
      <w:pPr>
        <w:snapToGrid/>
        <w:spacing w:before="156" w:after="156"/>
        <w:rPr>
          <w:rFonts w:eastAsia="黑体" w:cs="Arial"/>
        </w:rPr>
      </w:pPr>
      <w:r w:rsidRPr="00255222">
        <w:rPr>
          <w:rFonts w:eastAsia="黑体" w:cs="Arial"/>
        </w:rPr>
        <w:t xml:space="preserve">fragment = </w:t>
      </w:r>
      <w:r w:rsidRPr="00255222">
        <w:rPr>
          <w:rFonts w:eastAsia="黑体" w:cs="Arial"/>
        </w:rPr>
        <w:t>是工具在使用过程中回收的</w:t>
      </w:r>
      <w:r w:rsidRPr="00255222">
        <w:rPr>
          <w:rFonts w:eastAsia="黑体" w:cs="Arial"/>
        </w:rPr>
        <w:t>key</w:t>
      </w:r>
      <w:r w:rsidRPr="00255222">
        <w:rPr>
          <w:rFonts w:eastAsia="黑体" w:cs="Arial"/>
        </w:rPr>
        <w:t>，是取得了</w:t>
      </w:r>
      <w:r w:rsidRPr="00255222">
        <w:rPr>
          <w:rFonts w:eastAsia="黑体" w:cs="Arial"/>
        </w:rPr>
        <w:t>key</w:t>
      </w:r>
      <w:r w:rsidRPr="00255222">
        <w:rPr>
          <w:rFonts w:eastAsia="黑体" w:cs="Arial"/>
        </w:rPr>
        <w:t>但没有烧录成功，工具会将烧</w:t>
      </w:r>
      <w:proofErr w:type="gramStart"/>
      <w:r w:rsidRPr="00255222">
        <w:rPr>
          <w:rFonts w:eastAsia="黑体" w:cs="Arial"/>
        </w:rPr>
        <w:t>录失败</w:t>
      </w:r>
      <w:proofErr w:type="gramEnd"/>
      <w:r w:rsidRPr="00255222">
        <w:rPr>
          <w:rFonts w:eastAsia="黑体" w:cs="Arial"/>
        </w:rPr>
        <w:t>的</w:t>
      </w:r>
      <w:r w:rsidRPr="00255222">
        <w:rPr>
          <w:rFonts w:eastAsia="黑体" w:cs="Arial"/>
        </w:rPr>
        <w:t>key</w:t>
      </w:r>
      <w:r w:rsidRPr="00255222">
        <w:rPr>
          <w:rFonts w:eastAsia="黑体" w:cs="Arial"/>
        </w:rPr>
        <w:t>作为</w:t>
      </w:r>
      <w:r w:rsidRPr="00255222">
        <w:rPr>
          <w:rFonts w:eastAsia="黑体" w:cs="Arial"/>
        </w:rPr>
        <w:t>fragment</w:t>
      </w:r>
      <w:r w:rsidRPr="00255222">
        <w:rPr>
          <w:rFonts w:eastAsia="黑体" w:cs="Arial"/>
        </w:rPr>
        <w:t>回收以待下次烧录利用，不用用户配置，工具会自动处理。</w:t>
      </w:r>
    </w:p>
    <w:p w14:paraId="497DB6F0" w14:textId="7E1CE2F0" w:rsidR="007E6541" w:rsidRPr="00255222" w:rsidRDefault="007E6541" w:rsidP="00965C89">
      <w:pPr>
        <w:snapToGrid/>
        <w:spacing w:before="156" w:after="156"/>
        <w:rPr>
          <w:rFonts w:eastAsia="黑体" w:cs="Arial"/>
        </w:rPr>
      </w:pPr>
      <w:r w:rsidRPr="00255222">
        <w:rPr>
          <w:rFonts w:eastAsia="黑体" w:cs="Arial"/>
        </w:rPr>
        <w:t>如果需要从第一个使用，</w:t>
      </w:r>
      <w:r w:rsidRPr="00255222">
        <w:rPr>
          <w:rFonts w:eastAsia="黑体" w:cs="Arial"/>
        </w:rPr>
        <w:t>aml_hdcp_key2.2.bin.ini</w:t>
      </w:r>
      <w:r w:rsidRPr="00255222">
        <w:rPr>
          <w:rFonts w:eastAsia="黑体" w:cs="Arial"/>
        </w:rPr>
        <w:t>文件可以不用设置，工具自己会生成。</w:t>
      </w:r>
    </w:p>
    <w:p w14:paraId="76DFFC23" w14:textId="30989E4E" w:rsidR="007E6541" w:rsidRPr="00255222" w:rsidRDefault="00A94D27" w:rsidP="00204D6A">
      <w:pPr>
        <w:pStyle w:val="Title2"/>
        <w:spacing w:before="156" w:after="156"/>
        <w:rPr>
          <w:iCs/>
        </w:rPr>
      </w:pPr>
      <w:bookmarkStart w:id="54" w:name="_Toc31727"/>
      <w:bookmarkStart w:id="55" w:name="_Toc29127"/>
      <w:r w:rsidRPr="00255222">
        <w:rPr>
          <w:bCs/>
          <w:iCs/>
        </w:rPr>
        <w:t xml:space="preserve"> </w:t>
      </w:r>
      <w:bookmarkStart w:id="56" w:name="_Toc166315232"/>
      <w:proofErr w:type="spellStart"/>
      <w:r w:rsidR="007E6541" w:rsidRPr="00255222">
        <w:rPr>
          <w:bCs/>
          <w:iCs/>
        </w:rPr>
        <w:t>dtcp</w:t>
      </w:r>
      <w:proofErr w:type="spellEnd"/>
      <w:r w:rsidR="007E6541" w:rsidRPr="00255222">
        <w:rPr>
          <w:iCs/>
        </w:rPr>
        <w:t>配置</w:t>
      </w:r>
      <w:bookmarkEnd w:id="54"/>
      <w:bookmarkEnd w:id="55"/>
      <w:bookmarkEnd w:id="56"/>
    </w:p>
    <w:p w14:paraId="09D8BA96" w14:textId="75152C81" w:rsidR="007E6541" w:rsidRPr="00255222" w:rsidRDefault="007E6541" w:rsidP="007E6541">
      <w:pPr>
        <w:snapToGrid/>
        <w:spacing w:before="156" w:after="156"/>
        <w:rPr>
          <w:rFonts w:eastAsia="黑体" w:cs="Arial"/>
        </w:rPr>
      </w:pPr>
      <w:proofErr w:type="spellStart"/>
      <w:r w:rsidRPr="00255222">
        <w:rPr>
          <w:rFonts w:eastAsia="黑体" w:cs="Arial"/>
        </w:rPr>
        <w:t>dtcp</w:t>
      </w:r>
      <w:proofErr w:type="spellEnd"/>
      <w:r w:rsidRPr="00255222">
        <w:rPr>
          <w:rFonts w:eastAsia="黑体" w:cs="Arial"/>
        </w:rPr>
        <w:t>的</w:t>
      </w:r>
      <w:r w:rsidRPr="00255222">
        <w:rPr>
          <w:rFonts w:eastAsia="黑体" w:cs="Arial"/>
        </w:rPr>
        <w:t>Key</w:t>
      </w:r>
      <w:r w:rsidRPr="00255222">
        <w:rPr>
          <w:rFonts w:eastAsia="黑体" w:cs="Arial"/>
        </w:rPr>
        <w:t>文件名是</w:t>
      </w:r>
      <w:proofErr w:type="spellStart"/>
      <w:r w:rsidRPr="00255222">
        <w:rPr>
          <w:rFonts w:eastAsia="黑体" w:cs="Arial"/>
        </w:rPr>
        <w:t>dtcp.bin</w:t>
      </w:r>
      <w:proofErr w:type="spellEnd"/>
      <w:r w:rsidRPr="00255222">
        <w:rPr>
          <w:rFonts w:eastAsia="黑体" w:cs="Arial"/>
        </w:rPr>
        <w:t>，每个</w:t>
      </w:r>
      <w:r w:rsidRPr="00255222">
        <w:rPr>
          <w:rFonts w:eastAsia="黑体" w:cs="Arial"/>
        </w:rPr>
        <w:t>key 584</w:t>
      </w:r>
      <w:r w:rsidRPr="00255222">
        <w:rPr>
          <w:rFonts w:eastAsia="黑体" w:cs="Arial"/>
        </w:rPr>
        <w:t>个</w:t>
      </w:r>
      <w:r w:rsidRPr="00255222">
        <w:rPr>
          <w:rFonts w:eastAsia="黑体" w:cs="Arial"/>
        </w:rPr>
        <w:t>byte</w:t>
      </w:r>
      <w:r w:rsidRPr="00255222">
        <w:rPr>
          <w:rFonts w:eastAsia="黑体" w:cs="Arial"/>
        </w:rPr>
        <w:t>，</w:t>
      </w:r>
      <w:r w:rsidRPr="00255222">
        <w:rPr>
          <w:rFonts w:eastAsia="黑体" w:cs="Arial"/>
        </w:rPr>
        <w:t>key</w:t>
      </w:r>
      <w:r w:rsidRPr="00255222">
        <w:rPr>
          <w:rFonts w:eastAsia="黑体" w:cs="Arial"/>
        </w:rPr>
        <w:t>文件有</w:t>
      </w:r>
      <w:r w:rsidRPr="00255222">
        <w:rPr>
          <w:rFonts w:eastAsia="黑体" w:cs="Arial"/>
        </w:rPr>
        <w:t>4</w:t>
      </w:r>
      <w:r w:rsidRPr="00255222">
        <w:rPr>
          <w:rFonts w:eastAsia="黑体" w:cs="Arial"/>
        </w:rPr>
        <w:t>个</w:t>
      </w:r>
      <w:r w:rsidRPr="00255222">
        <w:rPr>
          <w:rFonts w:eastAsia="黑体" w:cs="Arial"/>
        </w:rPr>
        <w:t>byte</w:t>
      </w:r>
      <w:r w:rsidRPr="00255222">
        <w:rPr>
          <w:rFonts w:eastAsia="黑体" w:cs="Arial"/>
        </w:rPr>
        <w:t>的头，总长度为</w:t>
      </w:r>
      <w:r w:rsidRPr="00255222">
        <w:rPr>
          <w:rFonts w:eastAsia="黑体" w:cs="Arial"/>
        </w:rPr>
        <w:t>4+N*584</w:t>
      </w:r>
      <w:r w:rsidRPr="00255222">
        <w:rPr>
          <w:rFonts w:eastAsia="黑体" w:cs="Arial"/>
        </w:rPr>
        <w:t>，</w:t>
      </w:r>
      <w:r w:rsidRPr="00255222">
        <w:rPr>
          <w:rFonts w:eastAsia="黑体" w:cs="Arial"/>
        </w:rPr>
        <w:t>N</w:t>
      </w:r>
      <w:r w:rsidRPr="00255222">
        <w:rPr>
          <w:rFonts w:eastAsia="黑体" w:cs="Arial"/>
        </w:rPr>
        <w:t>为</w:t>
      </w:r>
      <w:r w:rsidRPr="00255222">
        <w:rPr>
          <w:rFonts w:eastAsia="黑体" w:cs="Arial"/>
        </w:rPr>
        <w:t>Key</w:t>
      </w:r>
      <w:r w:rsidRPr="00255222">
        <w:rPr>
          <w:rFonts w:eastAsia="黑体" w:cs="Arial"/>
        </w:rPr>
        <w:t>的数量。文件都放到工具目录下的</w:t>
      </w:r>
      <w:r w:rsidRPr="00255222">
        <w:rPr>
          <w:rFonts w:eastAsia="黑体" w:cs="Arial"/>
        </w:rPr>
        <w:t>license</w:t>
      </w:r>
      <w:r w:rsidRPr="00255222">
        <w:rPr>
          <w:rFonts w:eastAsia="黑体" w:cs="Arial"/>
        </w:rPr>
        <w:t>文件夹下。</w:t>
      </w:r>
    </w:p>
    <w:p w14:paraId="5A7AC74F" w14:textId="77777777" w:rsidR="007E6541" w:rsidRPr="00255222" w:rsidRDefault="007E6541" w:rsidP="007E6541">
      <w:pPr>
        <w:snapToGrid/>
        <w:spacing w:before="156" w:after="156"/>
        <w:rPr>
          <w:rFonts w:eastAsia="黑体" w:cs="Arial"/>
        </w:rPr>
      </w:pPr>
      <w:r w:rsidRPr="00255222">
        <w:rPr>
          <w:rFonts w:eastAsia="黑体" w:cs="Arial"/>
        </w:rPr>
        <w:t>dtcp.bin.ini</w:t>
      </w:r>
      <w:r w:rsidRPr="00255222">
        <w:rPr>
          <w:rFonts w:eastAsia="黑体" w:cs="Arial"/>
        </w:rPr>
        <w:t>是</w:t>
      </w:r>
      <w:proofErr w:type="spellStart"/>
      <w:r w:rsidRPr="00255222">
        <w:rPr>
          <w:rFonts w:eastAsia="黑体" w:cs="Arial"/>
        </w:rPr>
        <w:t>dtcp</w:t>
      </w:r>
      <w:proofErr w:type="spellEnd"/>
      <w:r w:rsidRPr="00255222">
        <w:rPr>
          <w:rFonts w:eastAsia="黑体" w:cs="Arial"/>
        </w:rPr>
        <w:t>的配置文件，首次工具使用会生成</w:t>
      </w:r>
      <w:r w:rsidRPr="00255222">
        <w:rPr>
          <w:rFonts w:eastAsia="黑体" w:cs="Arial"/>
        </w:rPr>
        <w:t>dtcp.bin.ini</w:t>
      </w:r>
      <w:r w:rsidRPr="00255222">
        <w:rPr>
          <w:rFonts w:eastAsia="黑体" w:cs="Arial"/>
        </w:rPr>
        <w:t>文件，不用用户设置。</w:t>
      </w:r>
    </w:p>
    <w:p w14:paraId="333D1218" w14:textId="77777777" w:rsidR="007E6541" w:rsidRPr="00255222" w:rsidRDefault="007E6541" w:rsidP="007E6541">
      <w:pPr>
        <w:snapToGrid/>
        <w:spacing w:before="156" w:after="156"/>
        <w:rPr>
          <w:rFonts w:eastAsia="黑体" w:cs="Arial"/>
        </w:rPr>
      </w:pPr>
      <w:r w:rsidRPr="00255222">
        <w:rPr>
          <w:rFonts w:eastAsia="黑体" w:cs="Arial"/>
        </w:rPr>
        <w:t>Ini</w:t>
      </w:r>
      <w:r w:rsidRPr="00255222">
        <w:rPr>
          <w:rFonts w:eastAsia="黑体" w:cs="Arial"/>
        </w:rPr>
        <w:t>文件格式如下：</w:t>
      </w:r>
    </w:p>
    <w:p w14:paraId="48EBE7E1"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[general]</w:t>
      </w:r>
    </w:p>
    <w:p w14:paraId="1D2B6F51"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current = 2</w:t>
      </w:r>
    </w:p>
    <w:p w14:paraId="265A4254" w14:textId="77777777" w:rsidR="007E6541" w:rsidRPr="00255222" w:rsidRDefault="007E6541" w:rsidP="007E6541">
      <w:pPr>
        <w:snapToGrid/>
        <w:spacing w:before="156" w:afterLines="0" w:after="0" w:line="276" w:lineRule="auto"/>
        <w:rPr>
          <w:rFonts w:eastAsia="黑体" w:cs="Arial"/>
        </w:rPr>
      </w:pPr>
    </w:p>
    <w:p w14:paraId="6FAF6A6D"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lastRenderedPageBreak/>
        <w:t>[fragment]</w:t>
      </w:r>
    </w:p>
    <w:p w14:paraId="3792D69A"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 xml:space="preserve">fragment = 0 </w:t>
      </w:r>
    </w:p>
    <w:p w14:paraId="173FA74B" w14:textId="78DE49C3" w:rsidR="007E6541" w:rsidRPr="00255222" w:rsidRDefault="007E6541" w:rsidP="007E6541">
      <w:pPr>
        <w:snapToGrid/>
        <w:spacing w:before="156" w:after="156"/>
        <w:rPr>
          <w:rFonts w:eastAsia="黑体" w:cs="Arial"/>
          <w:sz w:val="24"/>
          <w:szCs w:val="24"/>
        </w:rPr>
      </w:pPr>
      <w:r w:rsidRPr="00255222">
        <w:rPr>
          <w:rFonts w:eastAsia="黑体" w:cs="Arial"/>
          <w:sz w:val="24"/>
          <w:szCs w:val="24"/>
        </w:rPr>
        <w:t>其中，</w:t>
      </w:r>
      <w:r w:rsidRPr="00255222">
        <w:rPr>
          <w:rFonts w:eastAsia="黑体" w:cs="Arial"/>
          <w:sz w:val="24"/>
          <w:szCs w:val="24"/>
        </w:rPr>
        <w:t>[general] current</w:t>
      </w:r>
      <w:r w:rsidRPr="00255222">
        <w:rPr>
          <w:rFonts w:eastAsia="黑体" w:cs="Arial"/>
          <w:sz w:val="24"/>
          <w:szCs w:val="24"/>
        </w:rPr>
        <w:t>代表当前要使用的</w:t>
      </w:r>
      <w:r w:rsidRPr="00255222">
        <w:rPr>
          <w:rFonts w:eastAsia="黑体" w:cs="Arial"/>
          <w:sz w:val="24"/>
          <w:szCs w:val="24"/>
        </w:rPr>
        <w:t>key</w:t>
      </w:r>
      <w:r w:rsidRPr="00255222">
        <w:rPr>
          <w:rFonts w:eastAsia="黑体" w:cs="Arial"/>
          <w:sz w:val="24"/>
          <w:szCs w:val="24"/>
        </w:rPr>
        <w:t>的序号，会随着使用过程中不断增加，</w:t>
      </w:r>
    </w:p>
    <w:p w14:paraId="00019775" w14:textId="77777777" w:rsidR="007E6541" w:rsidRPr="00255222" w:rsidRDefault="007E6541" w:rsidP="007E6541">
      <w:pPr>
        <w:snapToGrid/>
        <w:spacing w:before="156" w:after="156"/>
        <w:rPr>
          <w:rFonts w:eastAsia="黑体" w:cs="Arial"/>
          <w:sz w:val="24"/>
          <w:szCs w:val="24"/>
        </w:rPr>
      </w:pPr>
      <w:r w:rsidRPr="00255222">
        <w:rPr>
          <w:rFonts w:eastAsia="黑体" w:cs="Arial"/>
          <w:sz w:val="24"/>
          <w:szCs w:val="24"/>
        </w:rPr>
        <w:t xml:space="preserve">fragment = </w:t>
      </w:r>
      <w:r w:rsidRPr="00255222">
        <w:rPr>
          <w:rFonts w:eastAsia="黑体" w:cs="Arial"/>
          <w:sz w:val="24"/>
          <w:szCs w:val="24"/>
        </w:rPr>
        <w:t>是工具在使用过程中回收的</w:t>
      </w:r>
      <w:r w:rsidRPr="00255222">
        <w:rPr>
          <w:rFonts w:eastAsia="黑体" w:cs="Arial"/>
          <w:sz w:val="24"/>
          <w:szCs w:val="24"/>
        </w:rPr>
        <w:t>key</w:t>
      </w:r>
      <w:r w:rsidRPr="00255222">
        <w:rPr>
          <w:rFonts w:eastAsia="黑体" w:cs="Arial"/>
          <w:sz w:val="24"/>
          <w:szCs w:val="24"/>
        </w:rPr>
        <w:t>，是取得了</w:t>
      </w:r>
      <w:r w:rsidRPr="00255222">
        <w:rPr>
          <w:rFonts w:eastAsia="黑体" w:cs="Arial"/>
          <w:sz w:val="24"/>
          <w:szCs w:val="24"/>
        </w:rPr>
        <w:t>key</w:t>
      </w:r>
      <w:r w:rsidRPr="00255222">
        <w:rPr>
          <w:rFonts w:eastAsia="黑体" w:cs="Arial"/>
          <w:sz w:val="24"/>
          <w:szCs w:val="24"/>
        </w:rPr>
        <w:t>但没有烧录成功，工具会将烧</w:t>
      </w:r>
      <w:proofErr w:type="gramStart"/>
      <w:r w:rsidRPr="00255222">
        <w:rPr>
          <w:rFonts w:eastAsia="黑体" w:cs="Arial"/>
          <w:sz w:val="24"/>
          <w:szCs w:val="24"/>
        </w:rPr>
        <w:t>录失败</w:t>
      </w:r>
      <w:proofErr w:type="gramEnd"/>
      <w:r w:rsidRPr="00255222">
        <w:rPr>
          <w:rFonts w:eastAsia="黑体" w:cs="Arial"/>
          <w:sz w:val="24"/>
          <w:szCs w:val="24"/>
        </w:rPr>
        <w:t>的</w:t>
      </w:r>
      <w:r w:rsidRPr="00255222">
        <w:rPr>
          <w:rFonts w:eastAsia="黑体" w:cs="Arial"/>
          <w:sz w:val="24"/>
          <w:szCs w:val="24"/>
        </w:rPr>
        <w:t>key</w:t>
      </w:r>
      <w:r w:rsidRPr="00255222">
        <w:rPr>
          <w:rFonts w:eastAsia="黑体" w:cs="Arial"/>
          <w:sz w:val="24"/>
          <w:szCs w:val="24"/>
        </w:rPr>
        <w:t>作为</w:t>
      </w:r>
      <w:r w:rsidRPr="00255222">
        <w:rPr>
          <w:rFonts w:eastAsia="黑体" w:cs="Arial"/>
          <w:sz w:val="24"/>
          <w:szCs w:val="24"/>
        </w:rPr>
        <w:t>fragment</w:t>
      </w:r>
      <w:r w:rsidRPr="00255222">
        <w:rPr>
          <w:rFonts w:eastAsia="黑体" w:cs="Arial"/>
          <w:sz w:val="24"/>
          <w:szCs w:val="24"/>
        </w:rPr>
        <w:t>回收以待下次烧录利用，不用用户配置，工具会自动处理。</w:t>
      </w:r>
    </w:p>
    <w:p w14:paraId="581C0140" w14:textId="45E8EA12" w:rsidR="007E6541" w:rsidRPr="00255222" w:rsidRDefault="007E6541" w:rsidP="007E6541">
      <w:pPr>
        <w:snapToGrid/>
        <w:spacing w:before="156" w:afterLines="0" w:after="0"/>
        <w:rPr>
          <w:rFonts w:eastAsia="黑体" w:cs="Arial"/>
          <w:color w:val="FF0000"/>
          <w:sz w:val="24"/>
          <w:szCs w:val="24"/>
        </w:rPr>
      </w:pPr>
      <w:r w:rsidRPr="00255222">
        <w:rPr>
          <w:rFonts w:eastAsia="黑体" w:cs="Arial"/>
          <w:sz w:val="24"/>
          <w:szCs w:val="24"/>
        </w:rPr>
        <w:t>如果需要从第一个使用，</w:t>
      </w:r>
      <w:r w:rsidRPr="00255222">
        <w:rPr>
          <w:rFonts w:eastAsia="黑体" w:cs="Arial"/>
          <w:sz w:val="24"/>
          <w:szCs w:val="24"/>
        </w:rPr>
        <w:t>dtcp.bin.ini</w:t>
      </w:r>
      <w:r w:rsidRPr="00255222">
        <w:rPr>
          <w:rFonts w:eastAsia="黑体" w:cs="Arial"/>
          <w:sz w:val="24"/>
          <w:szCs w:val="24"/>
        </w:rPr>
        <w:t>文件可以不用设置，工具自己会生成</w:t>
      </w:r>
      <w:r w:rsidRPr="00255222">
        <w:rPr>
          <w:rFonts w:eastAsia="黑体" w:cs="Arial"/>
          <w:color w:val="FF0000"/>
          <w:sz w:val="24"/>
          <w:szCs w:val="24"/>
        </w:rPr>
        <w:t>。</w:t>
      </w:r>
    </w:p>
    <w:p w14:paraId="4568D25D" w14:textId="4471A0EE" w:rsidR="007E6541" w:rsidRPr="00255222" w:rsidRDefault="003C16A4" w:rsidP="00204D6A">
      <w:pPr>
        <w:pStyle w:val="Title2"/>
        <w:spacing w:before="156" w:after="156"/>
        <w:rPr>
          <w:iCs/>
        </w:rPr>
      </w:pPr>
      <w:bookmarkStart w:id="57" w:name="_Toc10967"/>
      <w:bookmarkStart w:id="58" w:name="_Toc6570"/>
      <w:bookmarkStart w:id="59" w:name="_Toc166315233"/>
      <w:proofErr w:type="spellStart"/>
      <w:r w:rsidRPr="00255222">
        <w:rPr>
          <w:bCs/>
          <w:iCs/>
        </w:rPr>
        <w:t>S</w:t>
      </w:r>
      <w:r w:rsidR="007E6541" w:rsidRPr="00255222">
        <w:rPr>
          <w:bCs/>
          <w:iCs/>
        </w:rPr>
        <w:t>ecure</w:t>
      </w:r>
      <w:r w:rsidR="007E6541" w:rsidRPr="00255222">
        <w:rPr>
          <w:iCs/>
        </w:rPr>
        <w:t>_boot_set</w:t>
      </w:r>
      <w:proofErr w:type="spellEnd"/>
      <w:r w:rsidR="007E6541" w:rsidRPr="00255222">
        <w:rPr>
          <w:iCs/>
        </w:rPr>
        <w:t>配置</w:t>
      </w:r>
      <w:bookmarkEnd w:id="57"/>
      <w:bookmarkEnd w:id="58"/>
      <w:bookmarkEnd w:id="59"/>
    </w:p>
    <w:p w14:paraId="615B0084" w14:textId="51C3BA83" w:rsidR="007E6541" w:rsidRPr="00255222" w:rsidRDefault="007E6541" w:rsidP="00A94D27">
      <w:pPr>
        <w:snapToGrid/>
        <w:spacing w:before="156" w:afterLines="0" w:after="0"/>
        <w:rPr>
          <w:rFonts w:eastAsia="黑体" w:cs="Arial"/>
        </w:rPr>
      </w:pPr>
      <w:proofErr w:type="spellStart"/>
      <w:r w:rsidRPr="00255222">
        <w:rPr>
          <w:rFonts w:eastAsia="黑体" w:cs="Arial"/>
        </w:rPr>
        <w:t>secure_boot_set</w:t>
      </w:r>
      <w:proofErr w:type="spellEnd"/>
      <w:r w:rsidRPr="00255222">
        <w:rPr>
          <w:rFonts w:eastAsia="黑体" w:cs="Arial"/>
        </w:rPr>
        <w:t>的</w:t>
      </w:r>
      <w:r w:rsidRPr="00255222">
        <w:rPr>
          <w:rFonts w:eastAsia="黑体" w:cs="Arial"/>
        </w:rPr>
        <w:t>Key</w:t>
      </w:r>
      <w:r w:rsidRPr="00255222">
        <w:rPr>
          <w:rFonts w:eastAsia="黑体" w:cs="Arial"/>
        </w:rPr>
        <w:t>文件名是</w:t>
      </w:r>
      <w:r w:rsidRPr="00255222">
        <w:rPr>
          <w:rFonts w:eastAsia="黑体" w:cs="Arial"/>
        </w:rPr>
        <w:t>SECURE_BOOT_SET</w:t>
      </w:r>
      <w:r w:rsidRPr="00255222">
        <w:rPr>
          <w:rFonts w:eastAsia="黑体" w:cs="Arial"/>
        </w:rPr>
        <w:t>，</w:t>
      </w:r>
      <w:r w:rsidRPr="00255222">
        <w:rPr>
          <w:rFonts w:eastAsia="黑体" w:cs="Arial"/>
        </w:rPr>
        <w:t>Key</w:t>
      </w:r>
      <w:r w:rsidRPr="00255222">
        <w:rPr>
          <w:rFonts w:eastAsia="黑体" w:cs="Arial"/>
        </w:rPr>
        <w:t>为整个文件内容，长度由开发者定义，放到工具目录下的</w:t>
      </w:r>
      <w:r w:rsidRPr="00255222">
        <w:rPr>
          <w:rFonts w:eastAsia="黑体" w:cs="Arial"/>
        </w:rPr>
        <w:t>license</w:t>
      </w:r>
      <w:r w:rsidRPr="00255222">
        <w:rPr>
          <w:rFonts w:eastAsia="黑体" w:cs="Arial"/>
        </w:rPr>
        <w:t>文件夹下。使用过程中不产生配置文件。</w:t>
      </w:r>
    </w:p>
    <w:p w14:paraId="7B2FB3C6" w14:textId="21065F2E" w:rsidR="007E6541" w:rsidRPr="00255222" w:rsidRDefault="003C16A4" w:rsidP="00204D6A">
      <w:pPr>
        <w:pStyle w:val="Title2"/>
        <w:spacing w:before="156" w:after="156"/>
        <w:rPr>
          <w:iCs/>
        </w:rPr>
      </w:pPr>
      <w:bookmarkStart w:id="60" w:name="_Toc2969"/>
      <w:bookmarkStart w:id="61" w:name="_Toc1164"/>
      <w:bookmarkStart w:id="62" w:name="_Toc166315234"/>
      <w:proofErr w:type="spellStart"/>
      <w:r w:rsidRPr="00255222">
        <w:rPr>
          <w:bCs/>
          <w:iCs/>
        </w:rPr>
        <w:t>S</w:t>
      </w:r>
      <w:r w:rsidR="007E6541" w:rsidRPr="00255222">
        <w:rPr>
          <w:bCs/>
          <w:iCs/>
        </w:rPr>
        <w:t>ecure</w:t>
      </w:r>
      <w:r w:rsidR="007E6541" w:rsidRPr="00255222">
        <w:rPr>
          <w:iCs/>
        </w:rPr>
        <w:t>_boot_ext</w:t>
      </w:r>
      <w:proofErr w:type="spellEnd"/>
      <w:r w:rsidR="007E6541" w:rsidRPr="00255222">
        <w:rPr>
          <w:iCs/>
        </w:rPr>
        <w:t>配置</w:t>
      </w:r>
      <w:bookmarkEnd w:id="60"/>
      <w:bookmarkEnd w:id="61"/>
      <w:bookmarkEnd w:id="62"/>
    </w:p>
    <w:p w14:paraId="70109B61" w14:textId="432FC975" w:rsidR="007E6541" w:rsidRPr="00255222" w:rsidRDefault="007E6541" w:rsidP="007E6541">
      <w:pPr>
        <w:snapToGrid/>
        <w:spacing w:beforeLines="0" w:afterLines="0"/>
        <w:rPr>
          <w:rFonts w:eastAsia="黑体" w:cs="Arial"/>
        </w:rPr>
      </w:pPr>
      <w:proofErr w:type="spellStart"/>
      <w:r w:rsidRPr="00255222">
        <w:rPr>
          <w:rFonts w:eastAsia="黑体" w:cs="Arial"/>
        </w:rPr>
        <w:t>secure_boot_ext</w:t>
      </w:r>
      <w:proofErr w:type="spellEnd"/>
      <w:r w:rsidRPr="00255222">
        <w:rPr>
          <w:rFonts w:eastAsia="黑体" w:cs="Arial"/>
        </w:rPr>
        <w:t xml:space="preserve"> </w:t>
      </w:r>
      <w:r w:rsidRPr="00255222">
        <w:rPr>
          <w:rFonts w:eastAsia="黑体" w:cs="Arial"/>
        </w:rPr>
        <w:t>的</w:t>
      </w:r>
      <w:r w:rsidRPr="00255222">
        <w:rPr>
          <w:rFonts w:eastAsia="黑体" w:cs="Arial"/>
        </w:rPr>
        <w:t>Key</w:t>
      </w:r>
      <w:r w:rsidRPr="00255222">
        <w:rPr>
          <w:rFonts w:eastAsia="黑体" w:cs="Arial"/>
        </w:rPr>
        <w:t>文件名是</w:t>
      </w:r>
      <w:proofErr w:type="spellStart"/>
      <w:r w:rsidRPr="00255222">
        <w:rPr>
          <w:rFonts w:eastAsia="黑体" w:cs="Arial"/>
        </w:rPr>
        <w:t>SECURE_BOOT_EXT.bin</w:t>
      </w:r>
      <w:proofErr w:type="spellEnd"/>
      <w:r w:rsidRPr="00255222">
        <w:rPr>
          <w:rFonts w:eastAsia="黑体" w:cs="Arial"/>
        </w:rPr>
        <w:t>，</w:t>
      </w:r>
      <w:r w:rsidRPr="00255222">
        <w:rPr>
          <w:rFonts w:eastAsia="黑体" w:cs="Arial"/>
        </w:rPr>
        <w:t>Key</w:t>
      </w:r>
      <w:r w:rsidRPr="00255222">
        <w:rPr>
          <w:rFonts w:eastAsia="黑体" w:cs="Arial"/>
        </w:rPr>
        <w:t>为整个文件内容，长度由开发者定义，放到工具目录下的</w:t>
      </w:r>
      <w:r w:rsidRPr="00255222">
        <w:rPr>
          <w:rFonts w:eastAsia="黑体" w:cs="Arial"/>
        </w:rPr>
        <w:t>license</w:t>
      </w:r>
      <w:r w:rsidRPr="00255222">
        <w:rPr>
          <w:rFonts w:eastAsia="黑体" w:cs="Arial"/>
        </w:rPr>
        <w:t>文件夹下。使用过程中不产生配置文件。</w:t>
      </w:r>
    </w:p>
    <w:p w14:paraId="4825BA2B" w14:textId="5117D908" w:rsidR="007E6541" w:rsidRPr="00255222" w:rsidRDefault="003C16A4" w:rsidP="00204D6A">
      <w:pPr>
        <w:pStyle w:val="Title2"/>
        <w:spacing w:before="156" w:after="156"/>
        <w:rPr>
          <w:iCs/>
        </w:rPr>
      </w:pPr>
      <w:bookmarkStart w:id="63" w:name="_Toc26384"/>
      <w:bookmarkStart w:id="64" w:name="_Toc2159"/>
      <w:bookmarkStart w:id="65" w:name="_Toc166315235"/>
      <w:proofErr w:type="spellStart"/>
      <w:r w:rsidRPr="00255222">
        <w:rPr>
          <w:bCs/>
          <w:iCs/>
        </w:rPr>
        <w:t>P</w:t>
      </w:r>
      <w:r w:rsidR="007E6541" w:rsidRPr="00255222">
        <w:rPr>
          <w:bCs/>
          <w:iCs/>
        </w:rPr>
        <w:t>layreadykeybox</w:t>
      </w:r>
      <w:proofErr w:type="spellEnd"/>
      <w:r w:rsidR="007E6541" w:rsidRPr="00255222">
        <w:rPr>
          <w:iCs/>
        </w:rPr>
        <w:t>配置</w:t>
      </w:r>
      <w:bookmarkEnd w:id="63"/>
      <w:bookmarkEnd w:id="64"/>
      <w:bookmarkEnd w:id="65"/>
    </w:p>
    <w:p w14:paraId="6A63ED0B" w14:textId="5A790857" w:rsidR="007E6541" w:rsidRPr="00255222" w:rsidRDefault="007E6541" w:rsidP="00A94D27">
      <w:pPr>
        <w:snapToGrid/>
        <w:spacing w:beforeLines="0" w:afterLines="0"/>
        <w:rPr>
          <w:rFonts w:eastAsia="黑体" w:cs="Arial"/>
        </w:rPr>
      </w:pPr>
      <w:proofErr w:type="spellStart"/>
      <w:r w:rsidRPr="00255222">
        <w:rPr>
          <w:rFonts w:eastAsia="黑体" w:cs="Arial"/>
        </w:rPr>
        <w:t>Playreadykeybox</w:t>
      </w:r>
      <w:proofErr w:type="spellEnd"/>
      <w:r w:rsidRPr="00255222">
        <w:rPr>
          <w:rFonts w:eastAsia="黑体" w:cs="Arial"/>
        </w:rPr>
        <w:t xml:space="preserve"> </w:t>
      </w:r>
      <w:r w:rsidRPr="00255222">
        <w:rPr>
          <w:rFonts w:eastAsia="黑体" w:cs="Arial"/>
        </w:rPr>
        <w:t>的</w:t>
      </w:r>
      <w:r w:rsidRPr="00255222">
        <w:rPr>
          <w:rFonts w:eastAsia="黑体" w:cs="Arial"/>
        </w:rPr>
        <w:t>Key</w:t>
      </w:r>
      <w:r w:rsidRPr="00255222">
        <w:rPr>
          <w:rFonts w:eastAsia="黑体" w:cs="Arial"/>
        </w:rPr>
        <w:t>是在使用过程中产生的，烧录时需要增加证书文件和</w:t>
      </w:r>
      <w:proofErr w:type="gramStart"/>
      <w:r w:rsidRPr="00255222">
        <w:rPr>
          <w:rFonts w:eastAsia="黑体" w:cs="Arial"/>
        </w:rPr>
        <w:t>烧录库</w:t>
      </w:r>
      <w:proofErr w:type="spellStart"/>
      <w:proofErr w:type="gramEnd"/>
      <w:r w:rsidRPr="00255222">
        <w:rPr>
          <w:rFonts w:eastAsia="黑体" w:cs="Arial"/>
        </w:rPr>
        <w:t>Playreadykeybox</w:t>
      </w:r>
      <w:proofErr w:type="spellEnd"/>
      <w:r w:rsidRPr="00255222">
        <w:rPr>
          <w:rFonts w:eastAsia="黑体" w:cs="Arial"/>
        </w:rPr>
        <w:t xml:space="preserve"> </w:t>
      </w:r>
      <w:r w:rsidRPr="00255222">
        <w:rPr>
          <w:rFonts w:eastAsia="黑体" w:cs="Arial"/>
        </w:rPr>
        <w:t>的生成库</w:t>
      </w:r>
      <w:r w:rsidRPr="00255222">
        <w:rPr>
          <w:rFonts w:eastAsia="黑体" w:cs="Arial"/>
        </w:rPr>
        <w:t>genDevCert.dll</w:t>
      </w:r>
      <w:r w:rsidRPr="00255222">
        <w:rPr>
          <w:rFonts w:eastAsia="黑体" w:cs="Arial"/>
        </w:rPr>
        <w:t>，证书文件为</w:t>
      </w:r>
      <w:r w:rsidRPr="00255222">
        <w:rPr>
          <w:rFonts w:eastAsia="黑体" w:cs="Arial"/>
        </w:rPr>
        <w:t>bgroupcert.dat</w:t>
      </w:r>
      <w:r w:rsidRPr="00255222">
        <w:rPr>
          <w:rFonts w:eastAsia="黑体" w:cs="Arial"/>
        </w:rPr>
        <w:t>和</w:t>
      </w:r>
      <w:r w:rsidRPr="00255222">
        <w:rPr>
          <w:rFonts w:eastAsia="黑体" w:cs="Arial"/>
        </w:rPr>
        <w:t>zgpriv.dat</w:t>
      </w:r>
      <w:r w:rsidRPr="00255222">
        <w:rPr>
          <w:rFonts w:eastAsia="黑体" w:cs="Arial"/>
        </w:rPr>
        <w:t>，其中</w:t>
      </w:r>
      <w:r w:rsidRPr="00255222">
        <w:rPr>
          <w:rFonts w:eastAsia="黑体" w:cs="Arial"/>
        </w:rPr>
        <w:t>genDevCert.dll</w:t>
      </w:r>
      <w:r w:rsidRPr="00255222">
        <w:rPr>
          <w:rFonts w:eastAsia="黑体" w:cs="Arial"/>
        </w:rPr>
        <w:t>放在工具目录下，证书文件放在工具目录下的</w:t>
      </w:r>
      <w:r w:rsidRPr="00255222">
        <w:rPr>
          <w:rFonts w:eastAsia="黑体" w:cs="Arial"/>
        </w:rPr>
        <w:t>license</w:t>
      </w:r>
      <w:r w:rsidRPr="00255222">
        <w:rPr>
          <w:rFonts w:eastAsia="黑体" w:cs="Arial"/>
        </w:rPr>
        <w:t>文件夹下。</w:t>
      </w:r>
    </w:p>
    <w:p w14:paraId="1689AEA4" w14:textId="77777777" w:rsidR="007E6541" w:rsidRPr="00255222" w:rsidRDefault="007E6541" w:rsidP="00204D6A">
      <w:pPr>
        <w:pStyle w:val="Title2"/>
        <w:spacing w:before="156" w:after="156"/>
        <w:rPr>
          <w:iCs/>
        </w:rPr>
      </w:pPr>
      <w:bookmarkStart w:id="66" w:name="_Toc15979"/>
      <w:bookmarkStart w:id="67" w:name="_Toc10911"/>
      <w:bookmarkStart w:id="68" w:name="_Toc166315236"/>
      <w:r w:rsidRPr="00255222">
        <w:rPr>
          <w:bCs/>
          <w:iCs/>
        </w:rPr>
        <w:t>Playreadykeybox3.0</w:t>
      </w:r>
      <w:r w:rsidRPr="00255222">
        <w:rPr>
          <w:iCs/>
        </w:rPr>
        <w:t>配置</w:t>
      </w:r>
      <w:bookmarkEnd w:id="66"/>
      <w:bookmarkEnd w:id="67"/>
      <w:bookmarkEnd w:id="68"/>
    </w:p>
    <w:p w14:paraId="3AFD95C8" w14:textId="6F2CEC7C" w:rsidR="007E6541" w:rsidRPr="00255222" w:rsidRDefault="007E6541" w:rsidP="00A94D27">
      <w:pPr>
        <w:snapToGrid/>
        <w:spacing w:beforeLines="0" w:afterLines="0"/>
        <w:rPr>
          <w:rFonts w:eastAsia="黑体" w:cs="Arial"/>
        </w:rPr>
      </w:pPr>
      <w:proofErr w:type="spellStart"/>
      <w:r w:rsidRPr="00255222">
        <w:rPr>
          <w:rFonts w:eastAsia="黑体" w:cs="Arial"/>
        </w:rPr>
        <w:t>Playreadykeybox</w:t>
      </w:r>
      <w:proofErr w:type="spellEnd"/>
      <w:r w:rsidRPr="00255222">
        <w:rPr>
          <w:rFonts w:eastAsia="黑体" w:cs="Arial"/>
        </w:rPr>
        <w:t xml:space="preserve"> 3.0</w:t>
      </w:r>
      <w:r w:rsidRPr="00255222">
        <w:rPr>
          <w:rFonts w:eastAsia="黑体" w:cs="Arial"/>
        </w:rPr>
        <w:t>的</w:t>
      </w:r>
      <w:r w:rsidRPr="00255222">
        <w:rPr>
          <w:rFonts w:eastAsia="黑体" w:cs="Arial"/>
        </w:rPr>
        <w:t>Key</w:t>
      </w:r>
      <w:r w:rsidRPr="00255222">
        <w:rPr>
          <w:rFonts w:eastAsia="黑体" w:cs="Arial"/>
        </w:rPr>
        <w:t>名是</w:t>
      </w:r>
      <w:proofErr w:type="spellStart"/>
      <w:r w:rsidRPr="00255222">
        <w:rPr>
          <w:rFonts w:eastAsia="黑体" w:cs="Arial"/>
        </w:rPr>
        <w:t>prpubkeybox</w:t>
      </w:r>
      <w:proofErr w:type="spellEnd"/>
      <w:r w:rsidRPr="00255222">
        <w:rPr>
          <w:rFonts w:eastAsia="黑体" w:cs="Arial"/>
        </w:rPr>
        <w:t>和</w:t>
      </w:r>
      <w:proofErr w:type="spellStart"/>
      <w:r w:rsidRPr="00255222">
        <w:rPr>
          <w:rFonts w:eastAsia="黑体" w:cs="Arial"/>
        </w:rPr>
        <w:t>prprivkeybox</w:t>
      </w:r>
      <w:proofErr w:type="spellEnd"/>
      <w:r w:rsidRPr="00255222">
        <w:rPr>
          <w:rFonts w:eastAsia="黑体" w:cs="Arial"/>
        </w:rPr>
        <w:t>，对应的</w:t>
      </w:r>
      <w:r w:rsidRPr="00255222">
        <w:rPr>
          <w:rFonts w:eastAsia="黑体" w:cs="Arial"/>
        </w:rPr>
        <w:t>Key</w:t>
      </w:r>
      <w:r w:rsidRPr="00255222">
        <w:rPr>
          <w:rFonts w:eastAsia="黑体" w:cs="Arial"/>
        </w:rPr>
        <w:t>文件是证书</w:t>
      </w:r>
      <w:r w:rsidRPr="00255222">
        <w:rPr>
          <w:rFonts w:eastAsia="黑体" w:cs="Arial"/>
        </w:rPr>
        <w:t xml:space="preserve">bgroupcert.dat ,  zgpriv_protected.dat </w:t>
      </w:r>
      <w:r w:rsidRPr="00255222">
        <w:rPr>
          <w:rFonts w:eastAsia="黑体" w:cs="Arial"/>
        </w:rPr>
        <w:t>，</w:t>
      </w:r>
      <w:r w:rsidRPr="00255222">
        <w:rPr>
          <w:rFonts w:eastAsia="黑体" w:cs="Arial"/>
        </w:rPr>
        <w:t>Key</w:t>
      </w:r>
      <w:r w:rsidRPr="00255222">
        <w:rPr>
          <w:rFonts w:eastAsia="黑体" w:cs="Arial"/>
        </w:rPr>
        <w:t>为整个文件内容，长度由开发者定义，这两个证书作为</w:t>
      </w:r>
      <w:r w:rsidRPr="00255222">
        <w:rPr>
          <w:rFonts w:eastAsia="黑体" w:cs="Arial"/>
        </w:rPr>
        <w:t>Key</w:t>
      </w:r>
      <w:r w:rsidRPr="00255222">
        <w:rPr>
          <w:rFonts w:eastAsia="黑体" w:cs="Arial"/>
        </w:rPr>
        <w:t>放到工具目录下的</w:t>
      </w:r>
      <w:r w:rsidRPr="00255222">
        <w:rPr>
          <w:rFonts w:eastAsia="黑体" w:cs="Arial"/>
        </w:rPr>
        <w:t>license</w:t>
      </w:r>
      <w:r w:rsidRPr="00255222">
        <w:rPr>
          <w:rFonts w:eastAsia="黑体" w:cs="Arial"/>
        </w:rPr>
        <w:t>文件夹下。这两种</w:t>
      </w:r>
      <w:r w:rsidRPr="00255222">
        <w:rPr>
          <w:rFonts w:eastAsia="黑体" w:cs="Arial"/>
        </w:rPr>
        <w:t>Key</w:t>
      </w:r>
      <w:r w:rsidRPr="00255222">
        <w:rPr>
          <w:rFonts w:eastAsia="黑体" w:cs="Arial"/>
        </w:rPr>
        <w:t>不会产生配置文件。</w:t>
      </w:r>
    </w:p>
    <w:p w14:paraId="2D67E915" w14:textId="6A49F0FD" w:rsidR="007E6541" w:rsidRPr="00255222" w:rsidRDefault="00A94D27" w:rsidP="00204D6A">
      <w:pPr>
        <w:pStyle w:val="Title2"/>
        <w:spacing w:before="156" w:after="156"/>
        <w:rPr>
          <w:iCs/>
        </w:rPr>
      </w:pPr>
      <w:bookmarkStart w:id="69" w:name="_Toc26049"/>
      <w:bookmarkStart w:id="70" w:name="_Toc2102"/>
      <w:bookmarkStart w:id="71" w:name="_Toc166315237"/>
      <w:r w:rsidRPr="00255222">
        <w:rPr>
          <w:bCs/>
          <w:iCs/>
        </w:rPr>
        <w:t>T</w:t>
      </w:r>
      <w:r w:rsidR="007E6541" w:rsidRPr="00255222">
        <w:rPr>
          <w:bCs/>
          <w:iCs/>
        </w:rPr>
        <w:t>elecomkeybox</w:t>
      </w:r>
      <w:r w:rsidRPr="00255222">
        <w:rPr>
          <w:bCs/>
          <w:iCs/>
        </w:rPr>
        <w:t>/</w:t>
      </w:r>
      <w:r w:rsidR="007E6541" w:rsidRPr="00255222">
        <w:rPr>
          <w:bCs/>
          <w:iCs/>
        </w:rPr>
        <w:t>usidonly</w:t>
      </w:r>
      <w:r w:rsidRPr="00255222">
        <w:rPr>
          <w:bCs/>
          <w:iCs/>
        </w:rPr>
        <w:t>/</w:t>
      </w:r>
      <w:r w:rsidR="007E6541" w:rsidRPr="00255222">
        <w:rPr>
          <w:bCs/>
          <w:iCs/>
        </w:rPr>
        <w:t>rsa_puk_e</w:t>
      </w:r>
      <w:r w:rsidRPr="00255222">
        <w:rPr>
          <w:bCs/>
          <w:iCs/>
        </w:rPr>
        <w:t>/</w:t>
      </w:r>
      <w:r w:rsidR="007E6541" w:rsidRPr="00255222">
        <w:rPr>
          <w:bCs/>
          <w:iCs/>
        </w:rPr>
        <w:t>rsa_puk_n</w:t>
      </w:r>
      <w:r w:rsidRPr="00255222">
        <w:rPr>
          <w:bCs/>
          <w:iCs/>
        </w:rPr>
        <w:t>/</w:t>
      </w:r>
      <w:r w:rsidR="007E6541" w:rsidRPr="00255222">
        <w:rPr>
          <w:bCs/>
          <w:iCs/>
        </w:rPr>
        <w:t>aes.key</w:t>
      </w:r>
      <w:r w:rsidRPr="00255222">
        <w:rPr>
          <w:bCs/>
          <w:iCs/>
        </w:rPr>
        <w:t>/</w:t>
      </w:r>
      <w:r w:rsidR="007E6541" w:rsidRPr="00255222">
        <w:rPr>
          <w:bCs/>
          <w:iCs/>
        </w:rPr>
        <w:t>bootstrap.key</w:t>
      </w:r>
      <w:r w:rsidRPr="00255222">
        <w:rPr>
          <w:bCs/>
          <w:iCs/>
        </w:rPr>
        <w:t>/</w:t>
      </w:r>
      <w:r w:rsidR="007E6541" w:rsidRPr="00255222">
        <w:rPr>
          <w:bCs/>
          <w:iCs/>
        </w:rPr>
        <w:t>amlogic_set</w:t>
      </w:r>
      <w:r w:rsidR="007E6541" w:rsidRPr="00255222">
        <w:rPr>
          <w:iCs/>
        </w:rPr>
        <w:t>配置</w:t>
      </w:r>
      <w:bookmarkEnd w:id="69"/>
      <w:bookmarkEnd w:id="70"/>
      <w:bookmarkEnd w:id="71"/>
    </w:p>
    <w:p w14:paraId="066592CA" w14:textId="22559B52" w:rsidR="007E6541" w:rsidRPr="00255222" w:rsidRDefault="007E6541" w:rsidP="00A94D27">
      <w:pPr>
        <w:snapToGrid/>
        <w:spacing w:beforeLines="0" w:afterLines="0"/>
        <w:rPr>
          <w:rFonts w:eastAsia="黑体" w:cs="Arial"/>
        </w:rPr>
      </w:pPr>
      <w:r w:rsidRPr="00255222">
        <w:rPr>
          <w:rFonts w:eastAsia="黑体" w:cs="Arial"/>
        </w:rPr>
        <w:t>对这些名称特殊的</w:t>
      </w:r>
      <w:r w:rsidRPr="00255222">
        <w:rPr>
          <w:rFonts w:eastAsia="黑体" w:cs="Arial"/>
        </w:rPr>
        <w:t>Key</w:t>
      </w:r>
      <w:r w:rsidRPr="00255222">
        <w:rPr>
          <w:rFonts w:eastAsia="黑体" w:cs="Arial"/>
        </w:rPr>
        <w:t>，</w:t>
      </w:r>
      <w:r w:rsidRPr="00255222">
        <w:rPr>
          <w:rFonts w:eastAsia="黑体" w:cs="Arial"/>
        </w:rPr>
        <w:t>Key</w:t>
      </w:r>
      <w:r w:rsidRPr="00255222">
        <w:rPr>
          <w:rFonts w:eastAsia="黑体" w:cs="Arial"/>
        </w:rPr>
        <w:t>文件为其文件名，长度为整个文件内容长度，放到工具目录下的</w:t>
      </w:r>
      <w:r w:rsidRPr="00255222">
        <w:rPr>
          <w:rFonts w:eastAsia="黑体" w:cs="Arial"/>
        </w:rPr>
        <w:t>license</w:t>
      </w:r>
      <w:r w:rsidRPr="00255222">
        <w:rPr>
          <w:rFonts w:eastAsia="黑体" w:cs="Arial"/>
        </w:rPr>
        <w:t>文件夹下。使用过程中不产生配置文件。</w:t>
      </w:r>
    </w:p>
    <w:p w14:paraId="01BCFFCA" w14:textId="1D0995FF" w:rsidR="007E6541" w:rsidRPr="00255222" w:rsidRDefault="00BA179E" w:rsidP="00204D6A">
      <w:pPr>
        <w:pStyle w:val="Title2"/>
        <w:spacing w:before="156" w:after="156"/>
        <w:rPr>
          <w:iCs/>
        </w:rPr>
      </w:pPr>
      <w:bookmarkStart w:id="72" w:name="_Toc3372"/>
      <w:bookmarkStart w:id="73" w:name="_Toc31206"/>
      <w:bookmarkStart w:id="74" w:name="_Toc166315238"/>
      <w:proofErr w:type="spellStart"/>
      <w:r w:rsidRPr="00255222">
        <w:rPr>
          <w:bCs/>
          <w:iCs/>
        </w:rPr>
        <w:t>H</w:t>
      </w:r>
      <w:r w:rsidR="007E6541" w:rsidRPr="00255222">
        <w:rPr>
          <w:bCs/>
          <w:iCs/>
        </w:rPr>
        <w:t>wid</w:t>
      </w:r>
      <w:proofErr w:type="spellEnd"/>
      <w:r w:rsidR="007E6541" w:rsidRPr="00255222">
        <w:rPr>
          <w:iCs/>
        </w:rPr>
        <w:t>配置</w:t>
      </w:r>
      <w:bookmarkEnd w:id="72"/>
      <w:bookmarkEnd w:id="73"/>
      <w:bookmarkEnd w:id="74"/>
    </w:p>
    <w:p w14:paraId="4AADA8E5" w14:textId="4FB9AAEA" w:rsidR="007E6541" w:rsidRPr="00255222" w:rsidRDefault="007E6541" w:rsidP="00A94D27">
      <w:pPr>
        <w:snapToGrid/>
        <w:spacing w:beforeLines="0" w:afterLines="0"/>
        <w:rPr>
          <w:rFonts w:eastAsia="黑体" w:cs="Arial"/>
        </w:rPr>
      </w:pPr>
      <w:r w:rsidRPr="00255222">
        <w:rPr>
          <w:rFonts w:eastAsia="黑体" w:cs="Arial"/>
        </w:rPr>
        <w:t xml:space="preserve">Hwid.ini </w:t>
      </w:r>
      <w:r w:rsidRPr="00255222">
        <w:rPr>
          <w:rFonts w:eastAsia="黑体" w:cs="Arial"/>
        </w:rPr>
        <w:t>是</w:t>
      </w:r>
      <w:proofErr w:type="spellStart"/>
      <w:r w:rsidRPr="00255222">
        <w:rPr>
          <w:rFonts w:eastAsia="黑体" w:cs="Arial"/>
        </w:rPr>
        <w:t>Hwid</w:t>
      </w:r>
      <w:proofErr w:type="spellEnd"/>
      <w:r w:rsidRPr="00255222">
        <w:rPr>
          <w:rFonts w:eastAsia="黑体" w:cs="Arial"/>
        </w:rPr>
        <w:t>的</w:t>
      </w:r>
      <w:r w:rsidRPr="00255222">
        <w:rPr>
          <w:rFonts w:eastAsia="黑体" w:cs="Arial"/>
        </w:rPr>
        <w:t>Key</w:t>
      </w:r>
      <w:r w:rsidRPr="00255222">
        <w:rPr>
          <w:rFonts w:eastAsia="黑体" w:cs="Arial"/>
        </w:rPr>
        <w:t>文件，在烧录中都要放到工具目录的</w:t>
      </w:r>
      <w:r w:rsidRPr="00255222">
        <w:rPr>
          <w:rFonts w:eastAsia="黑体" w:cs="Arial"/>
        </w:rPr>
        <w:t>license</w:t>
      </w:r>
      <w:r w:rsidRPr="00255222">
        <w:rPr>
          <w:rFonts w:eastAsia="黑体" w:cs="Arial"/>
        </w:rPr>
        <w:t>目录下。</w:t>
      </w:r>
    </w:p>
    <w:p w14:paraId="03354219" w14:textId="690C9F35" w:rsidR="007E6541" w:rsidRPr="00255222" w:rsidRDefault="007E6541" w:rsidP="00A94D27">
      <w:pPr>
        <w:snapToGrid/>
        <w:spacing w:beforeLines="0" w:afterLines="0"/>
        <w:rPr>
          <w:rFonts w:eastAsia="黑体" w:cs="Arial"/>
        </w:rPr>
      </w:pPr>
      <w:r w:rsidRPr="00255222">
        <w:rPr>
          <w:rFonts w:eastAsia="黑体" w:cs="Arial"/>
        </w:rPr>
        <w:t>这种</w:t>
      </w:r>
      <w:r w:rsidRPr="00255222">
        <w:rPr>
          <w:rFonts w:eastAsia="黑体" w:cs="Arial"/>
        </w:rPr>
        <w:t>Key</w:t>
      </w:r>
      <w:r w:rsidRPr="00255222">
        <w:rPr>
          <w:rFonts w:eastAsia="黑体" w:cs="Arial"/>
        </w:rPr>
        <w:t>的配置文件特殊，有固定域字节和非固定域字节的特定组合，如：</w:t>
      </w:r>
    </w:p>
    <w:p w14:paraId="2D356897" w14:textId="77777777" w:rsidR="007E6541" w:rsidRPr="00255222" w:rsidRDefault="007E6541" w:rsidP="00A94D27">
      <w:pPr>
        <w:snapToGrid/>
        <w:spacing w:beforeLines="0" w:afterLines="0"/>
        <w:rPr>
          <w:rFonts w:eastAsia="黑体" w:cs="Arial"/>
        </w:rPr>
      </w:pPr>
      <w:r w:rsidRPr="00255222">
        <w:rPr>
          <w:rFonts w:eastAsia="黑体" w:cs="Arial"/>
        </w:rPr>
        <w:lastRenderedPageBreak/>
        <w:t>ODM = 1</w:t>
      </w:r>
    </w:p>
    <w:p w14:paraId="74FA227A" w14:textId="77777777" w:rsidR="007E6541" w:rsidRPr="00255222" w:rsidRDefault="007E6541" w:rsidP="00A94D27">
      <w:pPr>
        <w:snapToGrid/>
        <w:spacing w:beforeLines="0" w:afterLines="0"/>
        <w:rPr>
          <w:rFonts w:eastAsia="黑体" w:cs="Arial"/>
        </w:rPr>
      </w:pPr>
      <w:r w:rsidRPr="00255222">
        <w:rPr>
          <w:rFonts w:eastAsia="黑体" w:cs="Arial"/>
        </w:rPr>
        <w:t>RSV = 0</w:t>
      </w:r>
    </w:p>
    <w:p w14:paraId="3B0986F3" w14:textId="77777777" w:rsidR="007E6541" w:rsidRPr="00255222" w:rsidRDefault="007E6541" w:rsidP="00A94D27">
      <w:pPr>
        <w:snapToGrid/>
        <w:spacing w:beforeLines="0" w:afterLines="0"/>
        <w:rPr>
          <w:rFonts w:eastAsia="黑体" w:cs="Arial"/>
        </w:rPr>
      </w:pPr>
      <w:r w:rsidRPr="00255222">
        <w:rPr>
          <w:rFonts w:eastAsia="黑体" w:cs="Arial"/>
        </w:rPr>
        <w:t>Start = 20150144</w:t>
      </w:r>
    </w:p>
    <w:p w14:paraId="778AF004" w14:textId="77777777" w:rsidR="007E6541" w:rsidRPr="00255222" w:rsidRDefault="007E6541" w:rsidP="00A94D27">
      <w:pPr>
        <w:snapToGrid/>
        <w:spacing w:beforeLines="0" w:afterLines="0"/>
        <w:rPr>
          <w:rFonts w:eastAsia="黑体" w:cs="Arial"/>
        </w:rPr>
      </w:pPr>
      <w:r w:rsidRPr="00255222">
        <w:rPr>
          <w:rFonts w:eastAsia="黑体" w:cs="Arial"/>
        </w:rPr>
        <w:t>End = 20150317</w:t>
      </w:r>
    </w:p>
    <w:p w14:paraId="2826BE31" w14:textId="77777777" w:rsidR="007E6541" w:rsidRPr="00255222" w:rsidRDefault="007E6541" w:rsidP="00A94D27">
      <w:pPr>
        <w:snapToGrid/>
        <w:spacing w:beforeLines="0" w:afterLines="0"/>
        <w:rPr>
          <w:rFonts w:eastAsia="黑体" w:cs="Arial"/>
        </w:rPr>
      </w:pPr>
      <w:r w:rsidRPr="00255222">
        <w:rPr>
          <w:rFonts w:eastAsia="黑体" w:cs="Arial"/>
        </w:rPr>
        <w:t>Used = 2</w:t>
      </w:r>
      <w:r w:rsidRPr="00255222">
        <w:rPr>
          <w:rFonts w:eastAsia="黑体" w:cs="Arial"/>
        </w:rPr>
        <w:t>。</w:t>
      </w:r>
    </w:p>
    <w:p w14:paraId="715B37A3" w14:textId="4EA058F8" w:rsidR="007E6541" w:rsidRPr="00255222" w:rsidRDefault="007E6541" w:rsidP="00A94D27">
      <w:pPr>
        <w:snapToGrid/>
        <w:spacing w:beforeLines="0" w:afterLines="0"/>
        <w:rPr>
          <w:rFonts w:eastAsia="黑体" w:cs="Arial"/>
        </w:rPr>
      </w:pPr>
      <w:r w:rsidRPr="00255222">
        <w:rPr>
          <w:rFonts w:eastAsia="黑体" w:cs="Arial"/>
        </w:rPr>
        <w:t>其中，</w:t>
      </w:r>
      <w:r w:rsidRPr="00255222">
        <w:rPr>
          <w:rFonts w:eastAsia="黑体" w:cs="Arial"/>
        </w:rPr>
        <w:t xml:space="preserve">ODM </w:t>
      </w:r>
      <w:r w:rsidRPr="00255222">
        <w:rPr>
          <w:rFonts w:eastAsia="黑体" w:cs="Arial"/>
        </w:rPr>
        <w:t>和</w:t>
      </w:r>
      <w:r w:rsidRPr="00255222">
        <w:rPr>
          <w:rFonts w:eastAsia="黑体" w:cs="Arial"/>
        </w:rPr>
        <w:t>RSV</w:t>
      </w:r>
      <w:r w:rsidRPr="00255222">
        <w:rPr>
          <w:rFonts w:eastAsia="黑体" w:cs="Arial"/>
        </w:rPr>
        <w:t>是固定域字节，工具根据某种组合将这两个域组合成固定字符，</w:t>
      </w:r>
      <w:r w:rsidRPr="00255222">
        <w:rPr>
          <w:rFonts w:eastAsia="黑体" w:cs="Arial"/>
        </w:rPr>
        <w:t xml:space="preserve">Start </w:t>
      </w:r>
      <w:r w:rsidRPr="00255222">
        <w:rPr>
          <w:rFonts w:eastAsia="黑体" w:cs="Arial"/>
        </w:rPr>
        <w:t>和</w:t>
      </w:r>
      <w:r w:rsidRPr="00255222">
        <w:rPr>
          <w:rFonts w:eastAsia="黑体" w:cs="Arial"/>
        </w:rPr>
        <w:t xml:space="preserve">End </w:t>
      </w:r>
      <w:r w:rsidRPr="00255222">
        <w:rPr>
          <w:rFonts w:eastAsia="黑体" w:cs="Arial"/>
        </w:rPr>
        <w:t>为活动域，在</w:t>
      </w:r>
      <w:r w:rsidRPr="00255222">
        <w:rPr>
          <w:rFonts w:eastAsia="黑体" w:cs="Arial"/>
        </w:rPr>
        <w:t>Start ~End</w:t>
      </w:r>
      <w:r w:rsidRPr="00255222">
        <w:rPr>
          <w:rFonts w:eastAsia="黑体" w:cs="Arial"/>
        </w:rPr>
        <w:t>范围内取得可变字节，与前面的固定字符一起根据某算法组合成一个完整</w:t>
      </w:r>
      <w:r w:rsidRPr="00255222">
        <w:rPr>
          <w:rFonts w:eastAsia="黑体" w:cs="Arial"/>
        </w:rPr>
        <w:t>Key</w:t>
      </w:r>
      <w:r w:rsidRPr="00255222">
        <w:rPr>
          <w:rFonts w:eastAsia="黑体" w:cs="Arial"/>
        </w:rPr>
        <w:t>。</w:t>
      </w:r>
    </w:p>
    <w:p w14:paraId="53726040" w14:textId="77777777" w:rsidR="007E6541" w:rsidRPr="00255222" w:rsidRDefault="007E6541" w:rsidP="00204D6A">
      <w:pPr>
        <w:pStyle w:val="Title2"/>
        <w:spacing w:before="156" w:after="156"/>
        <w:rPr>
          <w:iCs/>
        </w:rPr>
      </w:pPr>
      <w:bookmarkStart w:id="75" w:name="_Toc24341"/>
      <w:bookmarkStart w:id="76" w:name="_Toc16552"/>
      <w:bookmarkStart w:id="77" w:name="_Toc166315239"/>
      <w:r w:rsidRPr="00255222">
        <w:rPr>
          <w:bCs/>
          <w:iCs/>
        </w:rPr>
        <w:t>SSL</w:t>
      </w:r>
      <w:r w:rsidRPr="00255222">
        <w:rPr>
          <w:iCs/>
        </w:rPr>
        <w:t>配置</w:t>
      </w:r>
      <w:bookmarkEnd w:id="75"/>
      <w:bookmarkEnd w:id="76"/>
      <w:bookmarkEnd w:id="77"/>
    </w:p>
    <w:p w14:paraId="65E350CA" w14:textId="3BC3FD58" w:rsidR="007E6541" w:rsidRPr="00255222" w:rsidRDefault="007E6541" w:rsidP="00A94D27">
      <w:pPr>
        <w:snapToGrid/>
        <w:spacing w:beforeLines="0" w:afterLines="0"/>
        <w:rPr>
          <w:rFonts w:eastAsia="黑体" w:cs="Arial"/>
        </w:rPr>
      </w:pPr>
      <w:r w:rsidRPr="00255222">
        <w:rPr>
          <w:rFonts w:eastAsia="黑体" w:cs="Arial"/>
        </w:rPr>
        <w:t>ssl.ini</w:t>
      </w:r>
      <w:r w:rsidRPr="00255222">
        <w:rPr>
          <w:rFonts w:eastAsia="黑体" w:cs="Arial"/>
        </w:rPr>
        <w:t>是</w:t>
      </w:r>
      <w:r w:rsidRPr="00255222">
        <w:rPr>
          <w:rFonts w:eastAsia="黑体" w:cs="Arial"/>
        </w:rPr>
        <w:t>SSL</w:t>
      </w:r>
      <w:r w:rsidRPr="00255222">
        <w:rPr>
          <w:rFonts w:eastAsia="黑体" w:cs="Arial"/>
        </w:rPr>
        <w:t>的</w:t>
      </w:r>
      <w:r w:rsidRPr="00255222">
        <w:rPr>
          <w:rFonts w:eastAsia="黑体" w:cs="Arial"/>
        </w:rPr>
        <w:t>Key</w:t>
      </w:r>
      <w:r w:rsidRPr="00255222">
        <w:rPr>
          <w:rFonts w:eastAsia="黑体" w:cs="Arial"/>
        </w:rPr>
        <w:t>文件，在烧录中都要放到工具目录的</w:t>
      </w:r>
      <w:r w:rsidRPr="00255222">
        <w:rPr>
          <w:rFonts w:eastAsia="黑体" w:cs="Arial"/>
        </w:rPr>
        <w:t>license</w:t>
      </w:r>
      <w:r w:rsidRPr="00255222">
        <w:rPr>
          <w:rFonts w:eastAsia="黑体" w:cs="Arial"/>
        </w:rPr>
        <w:t>目录下。</w:t>
      </w:r>
      <w:r w:rsidRPr="00255222">
        <w:rPr>
          <w:rFonts w:eastAsia="黑体" w:cs="Arial"/>
        </w:rPr>
        <w:t>SSL</w:t>
      </w:r>
      <w:r w:rsidRPr="00255222">
        <w:rPr>
          <w:rFonts w:eastAsia="黑体" w:cs="Arial"/>
        </w:rPr>
        <w:t>的</w:t>
      </w:r>
      <w:r w:rsidRPr="00255222">
        <w:rPr>
          <w:rFonts w:eastAsia="黑体" w:cs="Arial"/>
        </w:rPr>
        <w:t>Key</w:t>
      </w:r>
      <w:r w:rsidRPr="00255222">
        <w:rPr>
          <w:rFonts w:eastAsia="黑体" w:cs="Arial"/>
        </w:rPr>
        <w:t>数量由前四位</w:t>
      </w:r>
      <w:r w:rsidRPr="00255222">
        <w:rPr>
          <w:rFonts w:eastAsia="黑体" w:cs="Arial"/>
        </w:rPr>
        <w:t>byte</w:t>
      </w:r>
      <w:r w:rsidRPr="00255222">
        <w:rPr>
          <w:rFonts w:eastAsia="黑体" w:cs="Arial"/>
        </w:rPr>
        <w:t>决定，每个</w:t>
      </w:r>
      <w:r w:rsidRPr="00255222">
        <w:rPr>
          <w:rFonts w:eastAsia="黑体" w:cs="Arial"/>
        </w:rPr>
        <w:t>key</w:t>
      </w:r>
      <w:r w:rsidRPr="00255222">
        <w:rPr>
          <w:rFonts w:eastAsia="黑体" w:cs="Arial"/>
        </w:rPr>
        <w:t>的长度由</w:t>
      </w:r>
      <w:r w:rsidRPr="00255222">
        <w:rPr>
          <w:rFonts w:eastAsia="黑体" w:cs="Arial"/>
        </w:rPr>
        <w:t>key</w:t>
      </w:r>
      <w:r w:rsidRPr="00255222">
        <w:rPr>
          <w:rFonts w:eastAsia="黑体" w:cs="Arial"/>
        </w:rPr>
        <w:t>数据的前两位决定。</w:t>
      </w:r>
    </w:p>
    <w:p w14:paraId="5C9F318B" w14:textId="369F05BC" w:rsidR="007E6541" w:rsidRPr="00255222" w:rsidRDefault="00BA179E" w:rsidP="00204D6A">
      <w:pPr>
        <w:pStyle w:val="Title2"/>
        <w:spacing w:before="156" w:after="156"/>
        <w:rPr>
          <w:iCs/>
        </w:rPr>
      </w:pPr>
      <w:bookmarkStart w:id="78" w:name="_Toc28561"/>
      <w:bookmarkStart w:id="79" w:name="_Toc10080"/>
      <w:bookmarkStart w:id="80" w:name="_Toc166315240"/>
      <w:r w:rsidRPr="00255222">
        <w:rPr>
          <w:bCs/>
          <w:iCs/>
        </w:rPr>
        <w:t>A</w:t>
      </w:r>
      <w:r w:rsidR="007E6541" w:rsidRPr="00255222">
        <w:rPr>
          <w:bCs/>
          <w:iCs/>
        </w:rPr>
        <w:t>cs</w:t>
      </w:r>
      <w:r w:rsidR="007E6541" w:rsidRPr="00255222">
        <w:rPr>
          <w:iCs/>
        </w:rPr>
        <w:t>配置</w:t>
      </w:r>
      <w:bookmarkEnd w:id="78"/>
      <w:bookmarkEnd w:id="79"/>
      <w:bookmarkEnd w:id="80"/>
    </w:p>
    <w:p w14:paraId="623C8B5E" w14:textId="09AF0220" w:rsidR="007E6541" w:rsidRPr="00255222" w:rsidRDefault="007E6541" w:rsidP="00A94D27">
      <w:pPr>
        <w:snapToGrid/>
        <w:spacing w:beforeLines="0" w:afterLines="0"/>
        <w:rPr>
          <w:rFonts w:eastAsia="黑体" w:cs="Arial"/>
        </w:rPr>
      </w:pPr>
      <w:r w:rsidRPr="00255222">
        <w:rPr>
          <w:rFonts w:eastAsia="黑体" w:cs="Arial"/>
        </w:rPr>
        <w:t>ACS_key.txt</w:t>
      </w:r>
      <w:r w:rsidRPr="00255222">
        <w:rPr>
          <w:rFonts w:eastAsia="黑体" w:cs="Arial"/>
        </w:rPr>
        <w:t>是</w:t>
      </w:r>
      <w:proofErr w:type="spellStart"/>
      <w:r w:rsidRPr="00255222">
        <w:rPr>
          <w:rFonts w:eastAsia="黑体" w:cs="Arial"/>
        </w:rPr>
        <w:t>acs</w:t>
      </w:r>
      <w:proofErr w:type="spellEnd"/>
      <w:r w:rsidRPr="00255222">
        <w:rPr>
          <w:rFonts w:eastAsia="黑体" w:cs="Arial"/>
        </w:rPr>
        <w:t>的</w:t>
      </w:r>
      <w:r w:rsidRPr="00255222">
        <w:rPr>
          <w:rFonts w:eastAsia="黑体" w:cs="Arial"/>
        </w:rPr>
        <w:t>Key</w:t>
      </w:r>
      <w:r w:rsidRPr="00255222">
        <w:rPr>
          <w:rFonts w:eastAsia="黑体" w:cs="Arial"/>
        </w:rPr>
        <w:t>文件，在烧录中都要放到工具目录的</w:t>
      </w:r>
      <w:r w:rsidRPr="00255222">
        <w:rPr>
          <w:rFonts w:eastAsia="黑体" w:cs="Arial"/>
        </w:rPr>
        <w:t>license</w:t>
      </w:r>
      <w:r w:rsidRPr="00255222">
        <w:rPr>
          <w:rFonts w:eastAsia="黑体" w:cs="Arial"/>
        </w:rPr>
        <w:t>目录下。</w:t>
      </w:r>
      <w:r w:rsidRPr="00255222">
        <w:rPr>
          <w:rFonts w:eastAsia="黑体" w:cs="Arial"/>
        </w:rPr>
        <w:t>Key</w:t>
      </w:r>
      <w:r w:rsidRPr="00255222">
        <w:rPr>
          <w:rFonts w:eastAsia="黑体" w:cs="Arial"/>
        </w:rPr>
        <w:t>配置文件</w:t>
      </w:r>
      <w:r w:rsidRPr="00255222">
        <w:rPr>
          <w:rFonts w:eastAsia="黑体" w:cs="Arial"/>
        </w:rPr>
        <w:t>acs_key.txt.ini</w:t>
      </w:r>
      <w:r w:rsidRPr="00255222">
        <w:rPr>
          <w:rFonts w:eastAsia="黑体" w:cs="Arial"/>
        </w:rPr>
        <w:t>，格式如下：</w:t>
      </w:r>
    </w:p>
    <w:p w14:paraId="47BB883D"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[ACS]</w:t>
      </w:r>
    </w:p>
    <w:p w14:paraId="00666601"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total = 19</w:t>
      </w:r>
    </w:p>
    <w:p w14:paraId="7363DFAB"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current = 0</w:t>
      </w:r>
    </w:p>
    <w:p w14:paraId="5988A2E0"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[fragment]</w:t>
      </w:r>
    </w:p>
    <w:p w14:paraId="69DD480F"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 xml:space="preserve">fragment = </w:t>
      </w:r>
    </w:p>
    <w:p w14:paraId="69225BBC" w14:textId="7F192D4B" w:rsidR="007E6541" w:rsidRPr="00255222" w:rsidRDefault="007E6541" w:rsidP="00A94D27">
      <w:pPr>
        <w:snapToGrid/>
        <w:spacing w:beforeLines="0" w:afterLines="0"/>
        <w:rPr>
          <w:rFonts w:eastAsia="黑体" w:cs="Arial"/>
        </w:rPr>
      </w:pPr>
      <w:r w:rsidRPr="00255222">
        <w:rPr>
          <w:rFonts w:eastAsia="黑体" w:cs="Arial"/>
        </w:rPr>
        <w:t>其中，</w:t>
      </w:r>
      <w:r w:rsidRPr="00255222">
        <w:rPr>
          <w:rFonts w:eastAsia="黑体" w:cs="Arial"/>
        </w:rPr>
        <w:t xml:space="preserve">total </w:t>
      </w:r>
      <w:r w:rsidRPr="00255222">
        <w:rPr>
          <w:rFonts w:eastAsia="黑体" w:cs="Arial"/>
        </w:rPr>
        <w:t>是</w:t>
      </w:r>
      <w:proofErr w:type="spellStart"/>
      <w:r w:rsidRPr="00255222">
        <w:rPr>
          <w:rFonts w:eastAsia="黑体" w:cs="Arial"/>
        </w:rPr>
        <w:t>acs</w:t>
      </w:r>
      <w:proofErr w:type="spellEnd"/>
      <w:r w:rsidRPr="00255222">
        <w:rPr>
          <w:rFonts w:eastAsia="黑体" w:cs="Arial"/>
        </w:rPr>
        <w:t>的总数量，</w:t>
      </w:r>
      <w:r w:rsidRPr="00255222">
        <w:rPr>
          <w:rFonts w:eastAsia="黑体" w:cs="Arial"/>
        </w:rPr>
        <w:t xml:space="preserve">current </w:t>
      </w:r>
      <w:r w:rsidRPr="00255222">
        <w:rPr>
          <w:rFonts w:eastAsia="黑体" w:cs="Arial"/>
        </w:rPr>
        <w:t>表示当前用的第几个</w:t>
      </w:r>
      <w:r w:rsidRPr="00255222">
        <w:rPr>
          <w:rFonts w:eastAsia="黑体" w:cs="Arial"/>
        </w:rPr>
        <w:t>Key</w:t>
      </w:r>
      <w:r w:rsidRPr="00255222">
        <w:rPr>
          <w:rFonts w:eastAsia="黑体" w:cs="Arial"/>
        </w:rPr>
        <w:t>。这种</w:t>
      </w:r>
      <w:r w:rsidRPr="00255222">
        <w:rPr>
          <w:rFonts w:eastAsia="黑体" w:cs="Arial"/>
        </w:rPr>
        <w:t>Key</w:t>
      </w:r>
      <w:r w:rsidRPr="00255222">
        <w:rPr>
          <w:rFonts w:eastAsia="黑体" w:cs="Arial"/>
        </w:rPr>
        <w:t>每一行都是一个</w:t>
      </w:r>
      <w:r w:rsidRPr="00255222">
        <w:rPr>
          <w:rFonts w:eastAsia="黑体" w:cs="Arial"/>
        </w:rPr>
        <w:t>Key</w:t>
      </w:r>
      <w:r w:rsidRPr="00255222">
        <w:rPr>
          <w:rFonts w:eastAsia="黑体" w:cs="Arial"/>
        </w:rPr>
        <w:t>，烧录时根据</w:t>
      </w:r>
      <w:r w:rsidRPr="00255222">
        <w:rPr>
          <w:rFonts w:eastAsia="黑体" w:cs="Arial"/>
        </w:rPr>
        <w:t xml:space="preserve">current </w:t>
      </w:r>
      <w:r w:rsidRPr="00255222">
        <w:rPr>
          <w:rFonts w:eastAsia="黑体" w:cs="Arial"/>
        </w:rPr>
        <w:t>读取</w:t>
      </w:r>
      <w:r w:rsidRPr="00255222">
        <w:rPr>
          <w:rFonts w:eastAsia="黑体" w:cs="Arial"/>
        </w:rPr>
        <w:t>key</w:t>
      </w:r>
      <w:r w:rsidRPr="00255222">
        <w:rPr>
          <w:rFonts w:eastAsia="黑体" w:cs="Arial"/>
        </w:rPr>
        <w:t>文件的特定的一行作为本次的</w:t>
      </w:r>
      <w:r w:rsidRPr="00255222">
        <w:rPr>
          <w:rFonts w:eastAsia="黑体" w:cs="Arial"/>
        </w:rPr>
        <w:t>Key</w:t>
      </w:r>
      <w:r w:rsidRPr="00255222">
        <w:rPr>
          <w:rFonts w:eastAsia="黑体" w:cs="Arial"/>
        </w:rPr>
        <w:t>。</w:t>
      </w:r>
    </w:p>
    <w:p w14:paraId="662637E7" w14:textId="70199969" w:rsidR="007E6541" w:rsidRPr="00255222" w:rsidRDefault="007E6541" w:rsidP="00A94D27">
      <w:pPr>
        <w:snapToGrid/>
        <w:spacing w:beforeLines="0" w:afterLines="0"/>
        <w:rPr>
          <w:rFonts w:eastAsia="黑体" w:cs="Arial"/>
        </w:rPr>
      </w:pPr>
      <w:r w:rsidRPr="00255222">
        <w:rPr>
          <w:rFonts w:eastAsia="黑体" w:cs="Arial"/>
        </w:rPr>
        <w:t>如果需要从第一个使用，</w:t>
      </w:r>
      <w:r w:rsidRPr="00255222">
        <w:rPr>
          <w:rFonts w:eastAsia="黑体" w:cs="Arial"/>
        </w:rPr>
        <w:t>acs_key.txt.ini</w:t>
      </w:r>
      <w:r w:rsidRPr="00255222">
        <w:rPr>
          <w:rFonts w:eastAsia="黑体" w:cs="Arial"/>
        </w:rPr>
        <w:t>会在工具加载时自动生成，不用用户配置。</w:t>
      </w:r>
    </w:p>
    <w:p w14:paraId="633B7561" w14:textId="77777777" w:rsidR="007E6541" w:rsidRPr="00255222" w:rsidRDefault="007E6541" w:rsidP="00204D6A">
      <w:pPr>
        <w:pStyle w:val="Title2"/>
        <w:spacing w:before="156" w:after="156"/>
        <w:rPr>
          <w:iCs/>
        </w:rPr>
      </w:pPr>
      <w:bookmarkStart w:id="81" w:name="_Hlk164944802"/>
      <w:bookmarkStart w:id="82" w:name="_Toc20324"/>
      <w:bookmarkStart w:id="83" w:name="_Toc22256"/>
      <w:bookmarkStart w:id="84" w:name="_Toc166315241"/>
      <w:proofErr w:type="spellStart"/>
      <w:r w:rsidRPr="00255222">
        <w:rPr>
          <w:bCs/>
          <w:iCs/>
        </w:rPr>
        <w:t>Attestationkeybox</w:t>
      </w:r>
      <w:bookmarkEnd w:id="81"/>
      <w:proofErr w:type="spellEnd"/>
      <w:r w:rsidRPr="00255222">
        <w:rPr>
          <w:iCs/>
        </w:rPr>
        <w:t>配置</w:t>
      </w:r>
      <w:bookmarkEnd w:id="82"/>
      <w:bookmarkEnd w:id="83"/>
      <w:bookmarkEnd w:id="84"/>
    </w:p>
    <w:p w14:paraId="7B12E99E" w14:textId="6FA654AF" w:rsidR="007E6541" w:rsidRPr="00255222" w:rsidRDefault="007E6541" w:rsidP="007E6541">
      <w:pPr>
        <w:spacing w:beforeLines="0" w:afterLines="0"/>
        <w:rPr>
          <w:rFonts w:eastAsia="黑体" w:cs="Arial"/>
        </w:rPr>
      </w:pPr>
      <w:bookmarkStart w:id="85" w:name="_Hlk164944851"/>
      <w:proofErr w:type="spellStart"/>
      <w:r w:rsidRPr="00255222">
        <w:rPr>
          <w:rFonts w:eastAsia="黑体" w:cs="Arial"/>
        </w:rPr>
        <w:t>Attestationkeybox</w:t>
      </w:r>
      <w:proofErr w:type="spellEnd"/>
      <w:r w:rsidRPr="00255222">
        <w:rPr>
          <w:rFonts w:eastAsia="黑体" w:cs="Arial"/>
        </w:rPr>
        <w:t>的</w:t>
      </w:r>
      <w:r w:rsidRPr="00255222">
        <w:rPr>
          <w:rFonts w:eastAsia="黑体" w:cs="Arial"/>
        </w:rPr>
        <w:t>key</w:t>
      </w:r>
      <w:r w:rsidRPr="00255222">
        <w:rPr>
          <w:rFonts w:eastAsia="黑体" w:cs="Arial"/>
        </w:rPr>
        <w:t>通常是以后缀名</w:t>
      </w:r>
      <w:r w:rsidRPr="00255222">
        <w:rPr>
          <w:rFonts w:eastAsia="黑体" w:cs="Arial"/>
        </w:rPr>
        <w:t>.</w:t>
      </w:r>
      <w:proofErr w:type="spellStart"/>
      <w:r w:rsidRPr="00255222">
        <w:rPr>
          <w:rFonts w:eastAsia="黑体" w:cs="Arial"/>
        </w:rPr>
        <w:t>keybox</w:t>
      </w:r>
      <w:proofErr w:type="spellEnd"/>
      <w:r w:rsidRPr="00255222">
        <w:rPr>
          <w:rFonts w:eastAsia="黑体" w:cs="Arial"/>
        </w:rPr>
        <w:t>为形式存在，放在</w:t>
      </w:r>
      <w:proofErr w:type="spellStart"/>
      <w:r w:rsidRPr="00255222">
        <w:rPr>
          <w:rFonts w:eastAsia="黑体" w:cs="Arial"/>
        </w:rPr>
        <w:t>unifykey</w:t>
      </w:r>
      <w:proofErr w:type="spellEnd"/>
      <w:r w:rsidRPr="00255222">
        <w:rPr>
          <w:rFonts w:eastAsia="黑体" w:cs="Arial"/>
        </w:rPr>
        <w:t>文件夹里，</w:t>
      </w:r>
      <w:proofErr w:type="spellStart"/>
      <w:r w:rsidRPr="00255222">
        <w:rPr>
          <w:rFonts w:eastAsia="黑体" w:cs="Arial"/>
        </w:rPr>
        <w:t>unifykey</w:t>
      </w:r>
      <w:proofErr w:type="spellEnd"/>
      <w:r w:rsidRPr="00255222">
        <w:rPr>
          <w:rFonts w:eastAsia="黑体" w:cs="Arial"/>
        </w:rPr>
        <w:t>文件夹在烧录中都要放到工具目录的</w:t>
      </w:r>
      <w:r w:rsidRPr="00255222">
        <w:rPr>
          <w:rFonts w:eastAsia="黑体" w:cs="Arial"/>
        </w:rPr>
        <w:t>license</w:t>
      </w:r>
      <w:r w:rsidRPr="00255222">
        <w:rPr>
          <w:rFonts w:eastAsia="黑体" w:cs="Arial"/>
        </w:rPr>
        <w:t>目录下。在工具加载烧录</w:t>
      </w:r>
      <w:proofErr w:type="spellStart"/>
      <w:r w:rsidRPr="00255222">
        <w:rPr>
          <w:rFonts w:eastAsia="黑体" w:cs="Arial"/>
        </w:rPr>
        <w:t>attestationkeybox</w:t>
      </w:r>
      <w:proofErr w:type="spellEnd"/>
      <w:r w:rsidRPr="00255222">
        <w:rPr>
          <w:rFonts w:eastAsia="黑体" w:cs="Arial"/>
        </w:rPr>
        <w:t>的</w:t>
      </w:r>
      <w:proofErr w:type="spellStart"/>
      <w:r w:rsidRPr="00255222">
        <w:rPr>
          <w:rFonts w:eastAsia="黑体" w:cs="Arial"/>
        </w:rPr>
        <w:t>img</w:t>
      </w:r>
      <w:proofErr w:type="spellEnd"/>
      <w:r w:rsidRPr="00255222">
        <w:rPr>
          <w:rFonts w:eastAsia="黑体" w:cs="Arial"/>
        </w:rPr>
        <w:t>后，会生成</w:t>
      </w:r>
      <w:r w:rsidRPr="00255222">
        <w:rPr>
          <w:rFonts w:eastAsia="黑体" w:cs="Arial"/>
        </w:rPr>
        <w:t>attestationkeybox.ini</w:t>
      </w:r>
      <w:r w:rsidRPr="00255222">
        <w:rPr>
          <w:rFonts w:eastAsia="黑体" w:cs="Arial"/>
        </w:rPr>
        <w:t>配置文件，该配置告诉工具</w:t>
      </w:r>
      <w:r w:rsidRPr="00255222">
        <w:rPr>
          <w:rFonts w:eastAsia="黑体" w:cs="Arial"/>
        </w:rPr>
        <w:t>key</w:t>
      </w:r>
      <w:r w:rsidRPr="00255222">
        <w:rPr>
          <w:rFonts w:eastAsia="黑体" w:cs="Arial"/>
        </w:rPr>
        <w:t>数量，使用情况等信息。如果确保上述做法正确的话，加载</w:t>
      </w:r>
      <w:proofErr w:type="gramStart"/>
      <w:r w:rsidRPr="00255222">
        <w:rPr>
          <w:rFonts w:eastAsia="黑体" w:cs="Arial"/>
        </w:rPr>
        <w:t>后工具</w:t>
      </w:r>
      <w:proofErr w:type="gramEnd"/>
      <w:r w:rsidRPr="00255222">
        <w:rPr>
          <w:rFonts w:eastAsia="黑体" w:cs="Arial"/>
        </w:rPr>
        <w:t>得到的</w:t>
      </w:r>
      <w:r w:rsidRPr="00255222">
        <w:rPr>
          <w:rFonts w:eastAsia="黑体" w:cs="Arial"/>
        </w:rPr>
        <w:t>Key</w:t>
      </w:r>
      <w:r w:rsidRPr="00255222">
        <w:rPr>
          <w:rFonts w:eastAsia="黑体" w:cs="Arial"/>
        </w:rPr>
        <w:t>还是</w:t>
      </w:r>
      <w:r w:rsidRPr="00255222">
        <w:rPr>
          <w:rFonts w:eastAsia="黑体" w:cs="Arial"/>
        </w:rPr>
        <w:t>0</w:t>
      </w:r>
      <w:r w:rsidRPr="00255222">
        <w:rPr>
          <w:rFonts w:eastAsia="黑体" w:cs="Arial"/>
        </w:rPr>
        <w:t>，那可能是原来的</w:t>
      </w:r>
      <w:r w:rsidRPr="00255222">
        <w:rPr>
          <w:rFonts w:eastAsia="黑体" w:cs="Arial"/>
        </w:rPr>
        <w:t xml:space="preserve">attestationkeybox.ini </w:t>
      </w:r>
      <w:r w:rsidRPr="00255222">
        <w:rPr>
          <w:rFonts w:eastAsia="黑体" w:cs="Arial"/>
        </w:rPr>
        <w:t>保留所致，删掉该</w:t>
      </w:r>
      <w:r w:rsidRPr="00255222">
        <w:rPr>
          <w:rFonts w:eastAsia="黑体" w:cs="Arial"/>
        </w:rPr>
        <w:t>attestationkeybox.ini</w:t>
      </w:r>
      <w:r w:rsidRPr="00255222">
        <w:rPr>
          <w:rFonts w:eastAsia="黑体" w:cs="Arial"/>
        </w:rPr>
        <w:t>配置重新加载</w:t>
      </w:r>
      <w:proofErr w:type="spellStart"/>
      <w:r w:rsidRPr="00255222">
        <w:rPr>
          <w:rFonts w:eastAsia="黑体" w:cs="Arial"/>
        </w:rPr>
        <w:t>img</w:t>
      </w:r>
      <w:proofErr w:type="spellEnd"/>
      <w:r w:rsidRPr="00255222">
        <w:rPr>
          <w:rFonts w:eastAsia="黑体" w:cs="Arial"/>
        </w:rPr>
        <w:t>即可，</w:t>
      </w:r>
      <w:r w:rsidRPr="00255222">
        <w:rPr>
          <w:rFonts w:eastAsia="黑体" w:cs="Arial"/>
        </w:rPr>
        <w:t xml:space="preserve">attestationkeybox.ini </w:t>
      </w:r>
      <w:r w:rsidRPr="00255222">
        <w:rPr>
          <w:rFonts w:eastAsia="黑体" w:cs="Arial"/>
        </w:rPr>
        <w:t>格式如下：</w:t>
      </w:r>
    </w:p>
    <w:p w14:paraId="1F995B5F" w14:textId="77777777" w:rsidR="007E6541" w:rsidRPr="00255222" w:rsidRDefault="007E6541" w:rsidP="00A94D27">
      <w:pPr>
        <w:spacing w:beforeLines="0" w:afterLines="0"/>
        <w:rPr>
          <w:rFonts w:eastAsia="黑体" w:cs="Arial"/>
        </w:rPr>
      </w:pPr>
      <w:r w:rsidRPr="00255222">
        <w:rPr>
          <w:rFonts w:eastAsia="黑体" w:cs="Arial"/>
        </w:rPr>
        <w:t>[</w:t>
      </w:r>
      <w:proofErr w:type="spellStart"/>
      <w:r w:rsidRPr="00255222">
        <w:rPr>
          <w:rFonts w:eastAsia="黑体" w:cs="Arial"/>
        </w:rPr>
        <w:t>KeyDir</w:t>
      </w:r>
      <w:proofErr w:type="spellEnd"/>
      <w:r w:rsidRPr="00255222">
        <w:rPr>
          <w:rFonts w:eastAsia="黑体" w:cs="Arial"/>
        </w:rPr>
        <w:t>]</w:t>
      </w:r>
    </w:p>
    <w:p w14:paraId="5953007C" w14:textId="77777777" w:rsidR="007E6541" w:rsidRPr="00255222" w:rsidRDefault="007E6541" w:rsidP="00A94D27">
      <w:pPr>
        <w:spacing w:beforeLines="0" w:afterLines="0"/>
        <w:rPr>
          <w:rFonts w:eastAsia="黑体" w:cs="Arial"/>
        </w:rPr>
      </w:pPr>
      <w:r w:rsidRPr="00255222">
        <w:rPr>
          <w:rFonts w:eastAsia="黑体" w:cs="Arial"/>
        </w:rPr>
        <w:t>ONEDAY_MP_0000001.keybox = 0</w:t>
      </w:r>
    </w:p>
    <w:p w14:paraId="60467EFE" w14:textId="77777777" w:rsidR="007E6541" w:rsidRPr="00255222" w:rsidRDefault="007E6541" w:rsidP="00A94D27">
      <w:pPr>
        <w:spacing w:beforeLines="0" w:afterLines="0"/>
        <w:rPr>
          <w:rFonts w:eastAsia="黑体" w:cs="Arial"/>
        </w:rPr>
      </w:pPr>
      <w:r w:rsidRPr="00255222">
        <w:rPr>
          <w:rFonts w:eastAsia="黑体" w:cs="Arial"/>
        </w:rPr>
        <w:t>ONEDAY_MP_0000002.keybox = 0</w:t>
      </w:r>
    </w:p>
    <w:p w14:paraId="0B82D056" w14:textId="77777777" w:rsidR="007E6541" w:rsidRPr="00255222" w:rsidRDefault="007E6541" w:rsidP="007E6541">
      <w:pPr>
        <w:snapToGrid/>
        <w:spacing w:before="156" w:afterLines="0" w:after="0" w:line="276" w:lineRule="auto"/>
        <w:rPr>
          <w:rFonts w:eastAsia="黑体" w:cs="Arial"/>
        </w:rPr>
      </w:pPr>
      <w:r w:rsidRPr="00255222">
        <w:rPr>
          <w:rFonts w:eastAsia="黑体" w:cs="Arial"/>
        </w:rPr>
        <w:t>......</w:t>
      </w:r>
    </w:p>
    <w:p w14:paraId="347F2299" w14:textId="77777777" w:rsidR="007E6541" w:rsidRPr="00255222" w:rsidRDefault="007E6541" w:rsidP="007E6541">
      <w:pPr>
        <w:snapToGrid/>
        <w:spacing w:before="156" w:afterLines="0" w:after="0" w:line="276" w:lineRule="auto"/>
        <w:rPr>
          <w:rFonts w:eastAsia="黑体" w:cs="Arial"/>
        </w:rPr>
      </w:pPr>
    </w:p>
    <w:p w14:paraId="0C5F19A2" w14:textId="77777777" w:rsidR="007E6541" w:rsidRPr="00255222" w:rsidRDefault="007E6541" w:rsidP="00A94D27">
      <w:pPr>
        <w:spacing w:beforeLines="0" w:afterLines="0"/>
        <w:rPr>
          <w:rFonts w:eastAsia="黑体" w:cs="Arial"/>
        </w:rPr>
      </w:pPr>
      <w:r w:rsidRPr="00255222">
        <w:rPr>
          <w:rFonts w:eastAsia="黑体" w:cs="Arial"/>
        </w:rPr>
        <w:t>[Size]</w:t>
      </w:r>
    </w:p>
    <w:p w14:paraId="37670B5B" w14:textId="77777777" w:rsidR="007E6541" w:rsidRPr="00255222" w:rsidRDefault="007E6541" w:rsidP="00A94D27">
      <w:pPr>
        <w:spacing w:beforeLines="0" w:afterLines="0"/>
        <w:rPr>
          <w:rFonts w:eastAsia="黑体" w:cs="Arial"/>
        </w:rPr>
      </w:pPr>
      <w:r w:rsidRPr="00255222">
        <w:rPr>
          <w:rFonts w:eastAsia="黑体" w:cs="Arial"/>
        </w:rPr>
        <w:t>Size = 8951</w:t>
      </w:r>
    </w:p>
    <w:p w14:paraId="072B820C" w14:textId="77777777" w:rsidR="007E6541" w:rsidRPr="00255222" w:rsidRDefault="007E6541" w:rsidP="00A94D27">
      <w:pPr>
        <w:spacing w:beforeLines="0" w:afterLines="0"/>
        <w:rPr>
          <w:rFonts w:eastAsia="黑体" w:cs="Arial"/>
        </w:rPr>
      </w:pPr>
    </w:p>
    <w:p w14:paraId="2B28ADA0" w14:textId="77777777" w:rsidR="007E6541" w:rsidRPr="00255222" w:rsidRDefault="007E6541" w:rsidP="00A94D27">
      <w:pPr>
        <w:spacing w:beforeLines="0" w:afterLines="0"/>
        <w:rPr>
          <w:rFonts w:eastAsia="黑体" w:cs="Arial"/>
        </w:rPr>
      </w:pPr>
      <w:r w:rsidRPr="00255222">
        <w:rPr>
          <w:rFonts w:eastAsia="黑体" w:cs="Arial"/>
        </w:rPr>
        <w:t>[fragment]</w:t>
      </w:r>
    </w:p>
    <w:p w14:paraId="52998D7E" w14:textId="77777777" w:rsidR="007E6541" w:rsidRPr="00255222" w:rsidRDefault="007E6541" w:rsidP="00A94D27">
      <w:pPr>
        <w:spacing w:beforeLines="0" w:afterLines="0"/>
        <w:rPr>
          <w:rFonts w:eastAsia="黑体" w:cs="Arial"/>
        </w:rPr>
      </w:pPr>
      <w:r w:rsidRPr="00255222">
        <w:rPr>
          <w:rFonts w:eastAsia="黑体" w:cs="Arial"/>
        </w:rPr>
        <w:t xml:space="preserve">fragment = </w:t>
      </w:r>
      <w:bookmarkEnd w:id="85"/>
    </w:p>
    <w:p w14:paraId="67D607B8" w14:textId="13B785ED" w:rsidR="007E6541" w:rsidRPr="00255222" w:rsidRDefault="00BA179E" w:rsidP="00204D6A">
      <w:pPr>
        <w:pStyle w:val="Title2"/>
        <w:spacing w:before="156" w:after="156"/>
        <w:rPr>
          <w:iCs/>
        </w:rPr>
      </w:pPr>
      <w:bookmarkStart w:id="86" w:name="_Hlk164945156"/>
      <w:bookmarkStart w:id="87" w:name="_Toc20550"/>
      <w:bookmarkStart w:id="88" w:name="_Toc7943"/>
      <w:bookmarkStart w:id="89" w:name="_Toc166315242"/>
      <w:proofErr w:type="spellStart"/>
      <w:r w:rsidRPr="00255222">
        <w:rPr>
          <w:bCs/>
          <w:iCs/>
        </w:rPr>
        <w:t>N</w:t>
      </w:r>
      <w:r w:rsidR="007E6541" w:rsidRPr="00255222">
        <w:rPr>
          <w:bCs/>
          <w:iCs/>
        </w:rPr>
        <w:t>etflix_mgkid</w:t>
      </w:r>
      <w:bookmarkEnd w:id="86"/>
      <w:proofErr w:type="spellEnd"/>
      <w:r w:rsidR="007E6541" w:rsidRPr="00255222">
        <w:rPr>
          <w:iCs/>
        </w:rPr>
        <w:t>配置</w:t>
      </w:r>
      <w:bookmarkEnd w:id="87"/>
      <w:bookmarkEnd w:id="88"/>
      <w:bookmarkEnd w:id="89"/>
    </w:p>
    <w:p w14:paraId="18F2FBBB" w14:textId="74C83603" w:rsidR="007E6541" w:rsidRPr="00255222" w:rsidRDefault="007E6541" w:rsidP="00A94D27">
      <w:pPr>
        <w:spacing w:beforeLines="0" w:afterLines="0"/>
        <w:rPr>
          <w:rFonts w:eastAsia="黑体" w:cs="Arial"/>
        </w:rPr>
      </w:pPr>
      <w:proofErr w:type="spellStart"/>
      <w:r w:rsidRPr="00255222">
        <w:rPr>
          <w:rFonts w:eastAsia="黑体" w:cs="Arial"/>
        </w:rPr>
        <w:t>netflix_mgkid</w:t>
      </w:r>
      <w:proofErr w:type="spellEnd"/>
      <w:r w:rsidRPr="00255222">
        <w:rPr>
          <w:rFonts w:eastAsia="黑体" w:cs="Arial"/>
        </w:rPr>
        <w:t>的</w:t>
      </w:r>
      <w:r w:rsidRPr="00255222">
        <w:rPr>
          <w:rFonts w:eastAsia="黑体" w:cs="Arial"/>
        </w:rPr>
        <w:t>key</w:t>
      </w:r>
      <w:r w:rsidRPr="00255222">
        <w:rPr>
          <w:rFonts w:eastAsia="黑体" w:cs="Arial"/>
        </w:rPr>
        <w:t>通常是以</w:t>
      </w:r>
      <w:r w:rsidRPr="00255222">
        <w:rPr>
          <w:rFonts w:eastAsia="黑体" w:cs="Arial"/>
        </w:rPr>
        <w:t>NFANDROID.CSV</w:t>
      </w:r>
      <w:r w:rsidRPr="00255222">
        <w:rPr>
          <w:rFonts w:eastAsia="黑体" w:cs="Arial"/>
        </w:rPr>
        <w:t>为形式存在</w:t>
      </w:r>
      <w:r w:rsidRPr="00255222">
        <w:rPr>
          <w:rFonts w:eastAsia="黑体" w:cs="Arial"/>
        </w:rPr>
        <w:t xml:space="preserve">, </w:t>
      </w:r>
      <w:r w:rsidRPr="00255222">
        <w:rPr>
          <w:rFonts w:eastAsia="黑体" w:cs="Arial"/>
        </w:rPr>
        <w:t>放到工具目录的</w:t>
      </w:r>
      <w:r w:rsidRPr="00255222">
        <w:rPr>
          <w:rFonts w:eastAsia="黑体" w:cs="Arial"/>
        </w:rPr>
        <w:t>license</w:t>
      </w:r>
      <w:r w:rsidRPr="00255222">
        <w:rPr>
          <w:rFonts w:eastAsia="黑体" w:cs="Arial"/>
        </w:rPr>
        <w:t>目录下。</w:t>
      </w:r>
    </w:p>
    <w:p w14:paraId="3CAFFF43" w14:textId="1C8ED638" w:rsidR="007E6541" w:rsidRPr="00255222" w:rsidRDefault="007E6541" w:rsidP="00A94D27">
      <w:pPr>
        <w:spacing w:beforeLines="0" w:afterLines="0"/>
        <w:rPr>
          <w:rFonts w:eastAsia="黑体" w:cs="Arial"/>
        </w:rPr>
      </w:pPr>
      <w:r w:rsidRPr="00255222">
        <w:rPr>
          <w:rFonts w:eastAsia="黑体" w:cs="Arial"/>
        </w:rPr>
        <w:t>如</w:t>
      </w:r>
      <w:r w:rsidR="00BA179E" w:rsidRPr="00255222">
        <w:rPr>
          <w:rFonts w:eastAsia="黑体" w:cs="Arial"/>
        </w:rPr>
        <w:t>下</w:t>
      </w:r>
      <w:r w:rsidRPr="00255222">
        <w:rPr>
          <w:rFonts w:eastAsia="黑体" w:cs="Arial"/>
        </w:rPr>
        <w:t>形式：</w:t>
      </w:r>
    </w:p>
    <w:p w14:paraId="46E08E5F" w14:textId="2C43E7CA" w:rsidR="007E6541" w:rsidRPr="00255222" w:rsidRDefault="007E6541" w:rsidP="00A94D27">
      <w:pPr>
        <w:spacing w:beforeLines="0" w:afterLines="0"/>
        <w:rPr>
          <w:rFonts w:eastAsia="黑体" w:cs="Arial"/>
        </w:rPr>
      </w:pPr>
      <w:r w:rsidRPr="00255222">
        <w:rPr>
          <w:rFonts w:eastAsia="黑体" w:cs="Arial"/>
          <w:noProof/>
        </w:rPr>
        <w:drawing>
          <wp:inline distT="0" distB="0" distL="0" distR="0" wp14:anchorId="1DBAC5F9" wp14:editId="178389A3">
            <wp:extent cx="5274310" cy="175895"/>
            <wp:effectExtent l="0" t="0" r="2540" b="0"/>
            <wp:docPr id="4702812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74310" cy="175895"/>
                    </a:xfrm>
                    <a:prstGeom prst="rect">
                      <a:avLst/>
                    </a:prstGeom>
                    <a:noFill/>
                    <a:ln>
                      <a:noFill/>
                    </a:ln>
                  </pic:spPr>
                </pic:pic>
              </a:graphicData>
            </a:graphic>
          </wp:inline>
        </w:drawing>
      </w:r>
    </w:p>
    <w:p w14:paraId="2FC2B4F8" w14:textId="77777777" w:rsidR="007E6541" w:rsidRPr="00255222" w:rsidRDefault="007E6541" w:rsidP="00A94D27">
      <w:pPr>
        <w:spacing w:beforeLines="0" w:afterLines="0"/>
        <w:rPr>
          <w:rFonts w:eastAsia="黑体" w:cs="Arial"/>
        </w:rPr>
      </w:pPr>
      <w:r w:rsidRPr="00255222">
        <w:rPr>
          <w:rFonts w:eastAsia="黑体" w:cs="Arial"/>
        </w:rPr>
        <w:t>其中，每一行为一个</w:t>
      </w:r>
      <w:r w:rsidRPr="00255222">
        <w:rPr>
          <w:rFonts w:eastAsia="黑体" w:cs="Arial"/>
        </w:rPr>
        <w:t>Key</w:t>
      </w:r>
      <w:r w:rsidRPr="00255222">
        <w:rPr>
          <w:rFonts w:eastAsia="黑体" w:cs="Arial"/>
        </w:rPr>
        <w:t>。</w:t>
      </w:r>
    </w:p>
    <w:p w14:paraId="5BA55B7E" w14:textId="77777777" w:rsidR="007E6541" w:rsidRPr="00255222" w:rsidRDefault="007E6541" w:rsidP="007E6541">
      <w:pPr>
        <w:spacing w:beforeLines="0" w:afterLines="0"/>
        <w:rPr>
          <w:rFonts w:eastAsia="黑体" w:cs="Arial"/>
        </w:rPr>
      </w:pPr>
      <w:r w:rsidRPr="00255222">
        <w:rPr>
          <w:rFonts w:eastAsia="黑体" w:cs="Arial"/>
        </w:rPr>
        <w:t>工具加载烧录</w:t>
      </w:r>
      <w:proofErr w:type="spellStart"/>
      <w:r w:rsidRPr="00255222">
        <w:rPr>
          <w:rFonts w:eastAsia="黑体" w:cs="Arial"/>
        </w:rPr>
        <w:t>netflix_mgkid</w:t>
      </w:r>
      <w:proofErr w:type="spellEnd"/>
      <w:r w:rsidRPr="00255222">
        <w:rPr>
          <w:rFonts w:eastAsia="黑体" w:cs="Arial"/>
        </w:rPr>
        <w:t>的</w:t>
      </w:r>
      <w:proofErr w:type="spellStart"/>
      <w:r w:rsidRPr="00255222">
        <w:rPr>
          <w:rFonts w:eastAsia="黑体" w:cs="Arial"/>
        </w:rPr>
        <w:t>img</w:t>
      </w:r>
      <w:proofErr w:type="spellEnd"/>
      <w:r w:rsidRPr="00255222">
        <w:rPr>
          <w:rFonts w:eastAsia="黑体" w:cs="Arial"/>
        </w:rPr>
        <w:t>后，会自动生成</w:t>
      </w:r>
      <w:r w:rsidRPr="00255222">
        <w:rPr>
          <w:rFonts w:eastAsia="黑体" w:cs="Arial"/>
        </w:rPr>
        <w:t>NFANDROID.csv.ini</w:t>
      </w:r>
      <w:r w:rsidRPr="00255222">
        <w:rPr>
          <w:rFonts w:eastAsia="黑体" w:cs="Arial"/>
        </w:rPr>
        <w:t>配置文件，不用配置。</w:t>
      </w:r>
    </w:p>
    <w:p w14:paraId="71B3E2F6" w14:textId="77777777" w:rsidR="007E6541" w:rsidRPr="00255222" w:rsidRDefault="007E6541" w:rsidP="00A94D27">
      <w:pPr>
        <w:spacing w:beforeLines="0" w:afterLines="0"/>
        <w:rPr>
          <w:rFonts w:eastAsia="黑体" w:cs="Arial"/>
        </w:rPr>
      </w:pPr>
      <w:r w:rsidRPr="00255222">
        <w:rPr>
          <w:rFonts w:eastAsia="黑体" w:cs="Arial"/>
        </w:rPr>
        <w:t>[NFAND]</w:t>
      </w:r>
    </w:p>
    <w:p w14:paraId="1D16F0AE" w14:textId="77777777" w:rsidR="007E6541" w:rsidRPr="00255222" w:rsidRDefault="007E6541" w:rsidP="00A94D27">
      <w:pPr>
        <w:spacing w:beforeLines="0" w:afterLines="0"/>
        <w:rPr>
          <w:rFonts w:eastAsia="黑体" w:cs="Arial"/>
        </w:rPr>
      </w:pPr>
      <w:r w:rsidRPr="00255222">
        <w:rPr>
          <w:rFonts w:eastAsia="黑体" w:cs="Arial"/>
        </w:rPr>
        <w:t>total = 10</w:t>
      </w:r>
    </w:p>
    <w:p w14:paraId="141BF9B0" w14:textId="77777777" w:rsidR="007E6541" w:rsidRPr="00255222" w:rsidRDefault="007E6541" w:rsidP="00A94D27">
      <w:pPr>
        <w:spacing w:beforeLines="0" w:afterLines="0"/>
        <w:rPr>
          <w:rFonts w:eastAsia="黑体" w:cs="Arial"/>
        </w:rPr>
      </w:pPr>
      <w:r w:rsidRPr="00255222">
        <w:rPr>
          <w:rFonts w:eastAsia="黑体" w:cs="Arial"/>
        </w:rPr>
        <w:t>current = 0</w:t>
      </w:r>
    </w:p>
    <w:p w14:paraId="10468A71" w14:textId="77777777" w:rsidR="007E6541" w:rsidRPr="00255222" w:rsidRDefault="007E6541" w:rsidP="00A94D27">
      <w:pPr>
        <w:spacing w:beforeLines="0" w:afterLines="0"/>
        <w:rPr>
          <w:rFonts w:eastAsia="黑体" w:cs="Arial"/>
        </w:rPr>
      </w:pPr>
    </w:p>
    <w:p w14:paraId="7D39B8AF" w14:textId="77777777" w:rsidR="007E6541" w:rsidRPr="00255222" w:rsidRDefault="007E6541" w:rsidP="00A94D27">
      <w:pPr>
        <w:spacing w:beforeLines="0" w:afterLines="0"/>
        <w:rPr>
          <w:rFonts w:eastAsia="黑体" w:cs="Arial"/>
        </w:rPr>
      </w:pPr>
      <w:r w:rsidRPr="00255222">
        <w:rPr>
          <w:rFonts w:eastAsia="黑体" w:cs="Arial"/>
        </w:rPr>
        <w:t>[Size]</w:t>
      </w:r>
    </w:p>
    <w:p w14:paraId="2A6F1526" w14:textId="77777777" w:rsidR="007E6541" w:rsidRPr="00255222" w:rsidRDefault="007E6541" w:rsidP="00A94D27">
      <w:pPr>
        <w:spacing w:beforeLines="0" w:afterLines="0"/>
        <w:rPr>
          <w:rFonts w:eastAsia="黑体" w:cs="Arial"/>
        </w:rPr>
      </w:pPr>
      <w:r w:rsidRPr="00255222">
        <w:rPr>
          <w:rFonts w:eastAsia="黑体" w:cs="Arial"/>
        </w:rPr>
        <w:t>size = 135</w:t>
      </w:r>
    </w:p>
    <w:p w14:paraId="028B2B26" w14:textId="77777777" w:rsidR="007E6541" w:rsidRPr="00255222" w:rsidRDefault="007E6541" w:rsidP="00A94D27">
      <w:pPr>
        <w:spacing w:beforeLines="0" w:afterLines="0"/>
        <w:rPr>
          <w:rFonts w:eastAsia="黑体" w:cs="Arial"/>
        </w:rPr>
      </w:pPr>
    </w:p>
    <w:p w14:paraId="30030A33" w14:textId="77777777" w:rsidR="007E6541" w:rsidRPr="00255222" w:rsidRDefault="007E6541" w:rsidP="00A94D27">
      <w:pPr>
        <w:spacing w:beforeLines="0" w:afterLines="0"/>
        <w:rPr>
          <w:rFonts w:eastAsia="黑体" w:cs="Arial"/>
        </w:rPr>
      </w:pPr>
      <w:r w:rsidRPr="00255222">
        <w:rPr>
          <w:rFonts w:eastAsia="黑体" w:cs="Arial"/>
        </w:rPr>
        <w:t>[fragment]</w:t>
      </w:r>
    </w:p>
    <w:p w14:paraId="7FAB259C" w14:textId="77777777" w:rsidR="007E6541" w:rsidRPr="00255222" w:rsidRDefault="007E6541" w:rsidP="00A94D27">
      <w:pPr>
        <w:spacing w:beforeLines="0" w:afterLines="0"/>
        <w:rPr>
          <w:rFonts w:eastAsia="黑体" w:cs="Arial"/>
        </w:rPr>
      </w:pPr>
      <w:r w:rsidRPr="00255222">
        <w:rPr>
          <w:rFonts w:eastAsia="黑体" w:cs="Arial"/>
        </w:rPr>
        <w:t xml:space="preserve">fragment = </w:t>
      </w:r>
    </w:p>
    <w:p w14:paraId="10EBC966" w14:textId="3256F0D8" w:rsidR="007E6541" w:rsidRPr="00255222" w:rsidRDefault="007E6541" w:rsidP="00204D6A">
      <w:pPr>
        <w:pStyle w:val="Title2"/>
        <w:spacing w:before="156" w:after="156"/>
        <w:rPr>
          <w:iCs/>
        </w:rPr>
      </w:pPr>
      <w:bookmarkStart w:id="90" w:name="_Toc31896"/>
      <w:bookmarkStart w:id="91" w:name="_Toc166315243"/>
      <w:r w:rsidRPr="00255222">
        <w:rPr>
          <w:iCs/>
        </w:rPr>
        <w:t>Dir</w:t>
      </w:r>
      <w:r w:rsidRPr="00255222">
        <w:rPr>
          <w:bCs/>
          <w:iCs/>
        </w:rPr>
        <w:t>文件夹</w:t>
      </w:r>
      <w:r w:rsidRPr="00255222">
        <w:rPr>
          <w:iCs/>
        </w:rPr>
        <w:t>形式</w:t>
      </w:r>
      <w:r w:rsidRPr="00255222">
        <w:rPr>
          <w:bCs/>
          <w:iCs/>
        </w:rPr>
        <w:t>Key</w:t>
      </w:r>
      <w:r w:rsidRPr="00255222">
        <w:rPr>
          <w:iCs/>
        </w:rPr>
        <w:t>配置</w:t>
      </w:r>
      <w:bookmarkEnd w:id="90"/>
      <w:bookmarkEnd w:id="91"/>
    </w:p>
    <w:p w14:paraId="409A17EF" w14:textId="3271FB9F" w:rsidR="007E6541" w:rsidRPr="00255222" w:rsidRDefault="007E6541" w:rsidP="00A94D27">
      <w:pPr>
        <w:spacing w:beforeLines="0" w:afterLines="0"/>
        <w:rPr>
          <w:rFonts w:eastAsia="黑体" w:cs="Arial"/>
        </w:rPr>
      </w:pPr>
      <w:r w:rsidRPr="00255222">
        <w:rPr>
          <w:rFonts w:eastAsia="黑体" w:cs="Arial"/>
        </w:rPr>
        <w:t>文件夹形式的</w:t>
      </w:r>
      <w:r w:rsidRPr="00255222">
        <w:rPr>
          <w:rFonts w:eastAsia="黑体" w:cs="Arial"/>
        </w:rPr>
        <w:t>Key</w:t>
      </w:r>
      <w:r w:rsidRPr="00255222">
        <w:rPr>
          <w:rFonts w:eastAsia="黑体" w:cs="Arial"/>
        </w:rPr>
        <w:t>，所有</w:t>
      </w:r>
      <w:r w:rsidRPr="00255222">
        <w:rPr>
          <w:rFonts w:eastAsia="黑体" w:cs="Arial"/>
        </w:rPr>
        <w:t>key</w:t>
      </w:r>
      <w:r w:rsidRPr="00255222">
        <w:rPr>
          <w:rFonts w:eastAsia="黑体" w:cs="Arial"/>
        </w:rPr>
        <w:t>文件放到一个文件夹下，如：</w:t>
      </w:r>
      <w:proofErr w:type="spellStart"/>
      <w:r w:rsidRPr="00255222">
        <w:rPr>
          <w:rFonts w:eastAsia="黑体" w:cs="Arial"/>
        </w:rPr>
        <w:t>attestationkeybox</w:t>
      </w:r>
      <w:proofErr w:type="spellEnd"/>
      <w:r w:rsidRPr="00255222">
        <w:rPr>
          <w:rFonts w:eastAsia="黑体" w:cs="Arial"/>
        </w:rPr>
        <w:t>=</w:t>
      </w:r>
      <w:proofErr w:type="spellStart"/>
      <w:r w:rsidRPr="00255222">
        <w:rPr>
          <w:rFonts w:eastAsia="黑体" w:cs="Arial"/>
        </w:rPr>
        <w:t>unifykey</w:t>
      </w:r>
      <w:proofErr w:type="spellEnd"/>
      <w:r w:rsidRPr="00255222">
        <w:rPr>
          <w:rFonts w:eastAsia="黑体" w:cs="Arial"/>
        </w:rPr>
        <w:t>，</w:t>
      </w:r>
      <w:r w:rsidRPr="00255222">
        <w:rPr>
          <w:rFonts w:eastAsia="黑体" w:cs="Arial"/>
        </w:rPr>
        <w:t>“=”</w:t>
      </w:r>
      <w:r w:rsidRPr="00255222">
        <w:rPr>
          <w:rFonts w:eastAsia="黑体" w:cs="Arial"/>
        </w:rPr>
        <w:t>左边为</w:t>
      </w:r>
      <w:r w:rsidRPr="00255222">
        <w:rPr>
          <w:rFonts w:eastAsia="黑体" w:cs="Arial"/>
        </w:rPr>
        <w:t>Key</w:t>
      </w:r>
      <w:r w:rsidRPr="00255222">
        <w:rPr>
          <w:rFonts w:eastAsia="黑体" w:cs="Arial"/>
        </w:rPr>
        <w:t>名，右边为</w:t>
      </w:r>
      <w:r w:rsidRPr="00255222">
        <w:rPr>
          <w:rFonts w:eastAsia="黑体" w:cs="Arial"/>
        </w:rPr>
        <w:t>key</w:t>
      </w:r>
      <w:r w:rsidRPr="00255222">
        <w:rPr>
          <w:rFonts w:eastAsia="黑体" w:cs="Arial"/>
        </w:rPr>
        <w:t>文件夹名。适用于该类型下的配置，工具加载该类型的</w:t>
      </w:r>
      <w:proofErr w:type="spellStart"/>
      <w:r w:rsidRPr="00255222">
        <w:rPr>
          <w:rFonts w:eastAsia="黑体" w:cs="Arial"/>
        </w:rPr>
        <w:t>img</w:t>
      </w:r>
      <w:proofErr w:type="spellEnd"/>
      <w:r w:rsidRPr="00255222">
        <w:rPr>
          <w:rFonts w:eastAsia="黑体" w:cs="Arial"/>
        </w:rPr>
        <w:t>后，会自动生成以文件名为命名的</w:t>
      </w:r>
      <w:r w:rsidRPr="00255222">
        <w:rPr>
          <w:rFonts w:eastAsia="黑体" w:cs="Arial"/>
        </w:rPr>
        <w:t>.</w:t>
      </w:r>
      <w:proofErr w:type="spellStart"/>
      <w:r w:rsidRPr="00255222">
        <w:rPr>
          <w:rFonts w:eastAsia="黑体" w:cs="Arial"/>
        </w:rPr>
        <w:t>ini</w:t>
      </w:r>
      <w:proofErr w:type="spellEnd"/>
      <w:r w:rsidRPr="00255222">
        <w:rPr>
          <w:rFonts w:eastAsia="黑体" w:cs="Arial"/>
        </w:rPr>
        <w:t>配置文件，用于记录文件</w:t>
      </w:r>
      <w:r w:rsidRPr="00255222">
        <w:rPr>
          <w:rFonts w:eastAsia="黑体" w:cs="Arial"/>
        </w:rPr>
        <w:t>Key</w:t>
      </w:r>
      <w:r w:rsidRPr="00255222">
        <w:rPr>
          <w:rFonts w:eastAsia="黑体" w:cs="Arial"/>
        </w:rPr>
        <w:t>的使用情况，不用配置，注意，如果要更换</w:t>
      </w:r>
      <w:r w:rsidRPr="00255222">
        <w:rPr>
          <w:rFonts w:eastAsia="黑体" w:cs="Arial"/>
        </w:rPr>
        <w:t>Key</w:t>
      </w:r>
      <w:r w:rsidRPr="00255222">
        <w:rPr>
          <w:rFonts w:eastAsia="黑体" w:cs="Arial"/>
        </w:rPr>
        <w:t>文件，需要删除该</w:t>
      </w:r>
      <w:proofErr w:type="spellStart"/>
      <w:r w:rsidRPr="00255222">
        <w:rPr>
          <w:rFonts w:eastAsia="黑体" w:cs="Arial"/>
        </w:rPr>
        <w:t>ini</w:t>
      </w:r>
      <w:proofErr w:type="spellEnd"/>
      <w:r w:rsidRPr="00255222">
        <w:rPr>
          <w:rFonts w:eastAsia="黑体" w:cs="Arial"/>
        </w:rPr>
        <w:t>文件，不要将不是</w:t>
      </w:r>
      <w:r w:rsidRPr="00255222">
        <w:rPr>
          <w:rFonts w:eastAsia="黑体" w:cs="Arial"/>
        </w:rPr>
        <w:t>key</w:t>
      </w:r>
      <w:r w:rsidRPr="00255222">
        <w:rPr>
          <w:rFonts w:eastAsia="黑体" w:cs="Arial"/>
        </w:rPr>
        <w:t>的文件放到这个文件夹下。</w:t>
      </w:r>
    </w:p>
    <w:p w14:paraId="72950968" w14:textId="77777777" w:rsidR="007E6541" w:rsidRPr="00255222" w:rsidRDefault="007E6541" w:rsidP="00A94D27">
      <w:pPr>
        <w:spacing w:beforeLines="0" w:afterLines="0"/>
        <w:rPr>
          <w:rFonts w:eastAsia="黑体" w:cs="Arial"/>
        </w:rPr>
      </w:pPr>
      <w:r w:rsidRPr="00255222">
        <w:rPr>
          <w:rFonts w:eastAsia="黑体" w:cs="Arial"/>
        </w:rPr>
        <w:t>[</w:t>
      </w:r>
      <w:proofErr w:type="spellStart"/>
      <w:r w:rsidRPr="00255222">
        <w:rPr>
          <w:rFonts w:eastAsia="黑体" w:cs="Arial"/>
        </w:rPr>
        <w:t>KeyDirManager</w:t>
      </w:r>
      <w:proofErr w:type="spellEnd"/>
      <w:r w:rsidRPr="00255222">
        <w:rPr>
          <w:rFonts w:eastAsia="黑体" w:cs="Arial"/>
        </w:rPr>
        <w:t>]</w:t>
      </w:r>
    </w:p>
    <w:p w14:paraId="5A96D5F6" w14:textId="77777777" w:rsidR="007E6541" w:rsidRPr="00255222" w:rsidRDefault="007E6541" w:rsidP="00A94D27">
      <w:pPr>
        <w:spacing w:beforeLines="0" w:afterLines="0"/>
        <w:rPr>
          <w:rFonts w:eastAsia="黑体" w:cs="Arial"/>
        </w:rPr>
      </w:pPr>
      <w:proofErr w:type="spellStart"/>
      <w:r w:rsidRPr="00255222">
        <w:rPr>
          <w:rFonts w:eastAsia="黑体" w:cs="Arial"/>
        </w:rPr>
        <w:t>attestationkeybox</w:t>
      </w:r>
      <w:proofErr w:type="spellEnd"/>
      <w:r w:rsidRPr="00255222">
        <w:rPr>
          <w:rFonts w:eastAsia="黑体" w:cs="Arial"/>
        </w:rPr>
        <w:t>=</w:t>
      </w:r>
      <w:proofErr w:type="spellStart"/>
      <w:r w:rsidRPr="00255222">
        <w:rPr>
          <w:rFonts w:eastAsia="黑体" w:cs="Arial"/>
        </w:rPr>
        <w:t>unifykey</w:t>
      </w:r>
      <w:proofErr w:type="spellEnd"/>
    </w:p>
    <w:p w14:paraId="4788D20F" w14:textId="0CF2BBAE" w:rsidR="007E6541" w:rsidRPr="00255222" w:rsidRDefault="007E6541" w:rsidP="007E6541">
      <w:pPr>
        <w:snapToGrid/>
        <w:spacing w:before="156" w:afterLines="0" w:after="0" w:line="276" w:lineRule="auto"/>
        <w:rPr>
          <w:rFonts w:eastAsia="黑体" w:cs="Arial"/>
          <w:sz w:val="24"/>
          <w:szCs w:val="24"/>
        </w:rPr>
      </w:pPr>
      <w:r w:rsidRPr="00255222">
        <w:rPr>
          <w:rFonts w:eastAsia="黑体" w:cs="Arial"/>
          <w:sz w:val="24"/>
          <w:szCs w:val="24"/>
        </w:rPr>
        <w:t>aml_hdcp_key2.2.ta=aml_hdcp_key2.2.dir</w:t>
      </w:r>
    </w:p>
    <w:p w14:paraId="66EF64EF" w14:textId="77777777" w:rsidR="007E6541" w:rsidRPr="00255222" w:rsidRDefault="007E6541" w:rsidP="00204D6A">
      <w:pPr>
        <w:pStyle w:val="Title2"/>
        <w:spacing w:before="156" w:after="156"/>
      </w:pPr>
      <w:bookmarkStart w:id="92" w:name="_Toc3735"/>
      <w:bookmarkStart w:id="93" w:name="_Toc29284"/>
      <w:bookmarkStart w:id="94" w:name="_Toc21460"/>
      <w:bookmarkStart w:id="95" w:name="_Toc14235"/>
      <w:bookmarkStart w:id="96" w:name="_Toc166315244"/>
      <w:r w:rsidRPr="00255222">
        <w:rPr>
          <w:bCs/>
          <w:iCs/>
        </w:rPr>
        <w:t>ATTEST_DEV_ID_BOX</w:t>
      </w:r>
      <w:r w:rsidRPr="00255222">
        <w:t>与</w:t>
      </w:r>
      <w:proofErr w:type="spellStart"/>
      <w:r w:rsidRPr="00255222">
        <w:rPr>
          <w:bCs/>
          <w:iCs/>
        </w:rPr>
        <w:t>usid</w:t>
      </w:r>
      <w:proofErr w:type="spellEnd"/>
      <w:r w:rsidRPr="00255222">
        <w:t>的绑定烧录</w:t>
      </w:r>
      <w:bookmarkEnd w:id="92"/>
      <w:bookmarkEnd w:id="93"/>
      <w:bookmarkEnd w:id="94"/>
      <w:bookmarkEnd w:id="96"/>
    </w:p>
    <w:bookmarkEnd w:id="95"/>
    <w:p w14:paraId="09001CB7" w14:textId="6D647EFD" w:rsidR="007E6541" w:rsidRPr="00255222" w:rsidRDefault="007E6541" w:rsidP="00A94D27">
      <w:pPr>
        <w:spacing w:beforeLines="0" w:afterLines="0"/>
        <w:rPr>
          <w:rFonts w:eastAsia="黑体" w:cs="Arial"/>
        </w:rPr>
      </w:pPr>
      <w:r w:rsidRPr="00255222">
        <w:rPr>
          <w:rFonts w:eastAsia="黑体" w:cs="Arial"/>
        </w:rPr>
        <w:t>在</w:t>
      </w:r>
      <w:r w:rsidR="00CD5758" w:rsidRPr="00255222">
        <w:rPr>
          <w:rFonts w:eastAsia="黑体" w:cs="Arial"/>
        </w:rPr>
        <w:t>A</w:t>
      </w:r>
      <w:r w:rsidRPr="00255222">
        <w:rPr>
          <w:rFonts w:eastAsia="黑体" w:cs="Arial"/>
        </w:rPr>
        <w:t>ndroid12</w:t>
      </w:r>
      <w:r w:rsidRPr="00255222">
        <w:rPr>
          <w:rFonts w:eastAsia="黑体" w:cs="Arial"/>
        </w:rPr>
        <w:t>及以上平台，</w:t>
      </w:r>
      <w:r w:rsidRPr="00255222">
        <w:rPr>
          <w:rFonts w:eastAsia="黑体" w:cs="Arial"/>
        </w:rPr>
        <w:t>ATTEST_DEV_ID_BOX</w:t>
      </w:r>
      <w:r w:rsidRPr="00255222">
        <w:rPr>
          <w:rFonts w:eastAsia="黑体" w:cs="Arial"/>
        </w:rPr>
        <w:t>的加密生成有一套特殊的方法，并且</w:t>
      </w:r>
      <w:r w:rsidRPr="00255222">
        <w:rPr>
          <w:rFonts w:eastAsia="黑体" w:cs="Arial"/>
        </w:rPr>
        <w:t>CTS</w:t>
      </w:r>
      <w:r w:rsidRPr="00255222">
        <w:rPr>
          <w:rFonts w:eastAsia="黑体" w:cs="Arial"/>
        </w:rPr>
        <w:t>测试需要烧录</w:t>
      </w:r>
      <w:r w:rsidRPr="00255222">
        <w:rPr>
          <w:rFonts w:eastAsia="黑体" w:cs="Arial"/>
        </w:rPr>
        <w:t>ATTEST_DEV_ID_BOX</w:t>
      </w:r>
      <w:r w:rsidRPr="00255222">
        <w:rPr>
          <w:rFonts w:eastAsia="黑体" w:cs="Arial"/>
        </w:rPr>
        <w:t>和</w:t>
      </w:r>
      <w:proofErr w:type="spellStart"/>
      <w:r w:rsidRPr="00255222">
        <w:rPr>
          <w:rFonts w:eastAsia="黑体" w:cs="Arial"/>
        </w:rPr>
        <w:t>usid</w:t>
      </w:r>
      <w:proofErr w:type="spellEnd"/>
      <w:r w:rsidRPr="00255222">
        <w:rPr>
          <w:rFonts w:eastAsia="黑体" w:cs="Arial"/>
        </w:rPr>
        <w:t>两项。</w:t>
      </w:r>
    </w:p>
    <w:p w14:paraId="645A3D91" w14:textId="77777777" w:rsidR="007E6541" w:rsidRPr="00255222" w:rsidRDefault="007E6541" w:rsidP="00A94D27">
      <w:pPr>
        <w:spacing w:beforeLines="0" w:afterLines="0"/>
        <w:rPr>
          <w:rFonts w:eastAsia="黑体" w:cs="Arial"/>
        </w:rPr>
      </w:pPr>
      <w:proofErr w:type="spellStart"/>
      <w:r w:rsidRPr="00255222">
        <w:rPr>
          <w:rFonts w:eastAsia="黑体" w:cs="Arial"/>
        </w:rPr>
        <w:t>Attest_Dev_ID_Box</w:t>
      </w:r>
      <w:proofErr w:type="spellEnd"/>
      <w:r w:rsidRPr="00255222">
        <w:rPr>
          <w:rFonts w:eastAsia="黑体" w:cs="Arial"/>
        </w:rPr>
        <w:t>与</w:t>
      </w:r>
      <w:proofErr w:type="spellStart"/>
      <w:r w:rsidRPr="00255222">
        <w:rPr>
          <w:rFonts w:eastAsia="黑体" w:cs="Arial"/>
        </w:rPr>
        <w:t>usid</w:t>
      </w:r>
      <w:proofErr w:type="spellEnd"/>
      <w:r w:rsidRPr="00255222">
        <w:rPr>
          <w:rFonts w:eastAsia="黑体" w:cs="Arial"/>
        </w:rPr>
        <w:t>需要一一绑定烧录到设备里，</w:t>
      </w:r>
      <w:proofErr w:type="spellStart"/>
      <w:r w:rsidRPr="00255222">
        <w:rPr>
          <w:rFonts w:eastAsia="黑体" w:cs="Arial"/>
        </w:rPr>
        <w:t>Attest_Dev_ID_Box</w:t>
      </w:r>
      <w:proofErr w:type="spellEnd"/>
      <w:r w:rsidRPr="00255222">
        <w:rPr>
          <w:rFonts w:eastAsia="黑体" w:cs="Arial"/>
        </w:rPr>
        <w:t xml:space="preserve"> </w:t>
      </w:r>
      <w:r w:rsidRPr="00255222">
        <w:rPr>
          <w:rFonts w:eastAsia="黑体" w:cs="Arial"/>
        </w:rPr>
        <w:t>文件既可以做</w:t>
      </w:r>
      <w:proofErr w:type="spellStart"/>
      <w:r w:rsidRPr="00255222">
        <w:rPr>
          <w:rFonts w:eastAsia="黑体" w:cs="Arial"/>
        </w:rPr>
        <w:t>Attest_Dev_ID_Box</w:t>
      </w:r>
      <w:proofErr w:type="spellEnd"/>
      <w:r w:rsidRPr="00255222">
        <w:rPr>
          <w:rFonts w:eastAsia="黑体" w:cs="Arial"/>
        </w:rPr>
        <w:t>的内容，也可以做</w:t>
      </w:r>
      <w:proofErr w:type="spellStart"/>
      <w:r w:rsidRPr="00255222">
        <w:rPr>
          <w:rFonts w:eastAsia="黑体" w:cs="Arial"/>
        </w:rPr>
        <w:t>usid</w:t>
      </w:r>
      <w:proofErr w:type="spellEnd"/>
      <w:r w:rsidRPr="00255222">
        <w:rPr>
          <w:rFonts w:eastAsia="黑体" w:cs="Arial"/>
        </w:rPr>
        <w:t>的内容，文件的文件名（去掉后缀）可以作为</w:t>
      </w:r>
      <w:proofErr w:type="spellStart"/>
      <w:r w:rsidRPr="00255222">
        <w:rPr>
          <w:rFonts w:eastAsia="黑体" w:cs="Arial"/>
        </w:rPr>
        <w:t>usid</w:t>
      </w:r>
      <w:proofErr w:type="spellEnd"/>
      <w:r w:rsidRPr="00255222">
        <w:rPr>
          <w:rFonts w:eastAsia="黑体" w:cs="Arial"/>
        </w:rPr>
        <w:t>，</w:t>
      </w:r>
      <w:r w:rsidRPr="00255222">
        <w:rPr>
          <w:rFonts w:eastAsia="黑体" w:cs="Arial"/>
        </w:rPr>
        <w:t>Key</w:t>
      </w:r>
      <w:r w:rsidRPr="00255222">
        <w:rPr>
          <w:rFonts w:eastAsia="黑体" w:cs="Arial"/>
        </w:rPr>
        <w:t>文件的内容可以作为</w:t>
      </w:r>
      <w:proofErr w:type="spellStart"/>
      <w:r w:rsidRPr="00255222">
        <w:rPr>
          <w:rFonts w:eastAsia="黑体" w:cs="Arial"/>
        </w:rPr>
        <w:t>Attest_Dev_ID_Box</w:t>
      </w:r>
      <w:proofErr w:type="spellEnd"/>
      <w:r w:rsidRPr="00255222">
        <w:rPr>
          <w:rFonts w:eastAsia="黑体" w:cs="Arial"/>
        </w:rPr>
        <w:t>。</w:t>
      </w:r>
    </w:p>
    <w:p w14:paraId="74F8E081" w14:textId="77777777" w:rsidR="007E6541" w:rsidRPr="00255222" w:rsidRDefault="007E6541" w:rsidP="00A94D27">
      <w:pPr>
        <w:spacing w:beforeLines="0" w:afterLines="0"/>
        <w:rPr>
          <w:rFonts w:eastAsia="黑体" w:cs="Arial"/>
        </w:rPr>
      </w:pPr>
      <w:r w:rsidRPr="00255222">
        <w:rPr>
          <w:rFonts w:eastAsia="黑体" w:cs="Arial"/>
        </w:rPr>
        <w:t>将</w:t>
      </w:r>
      <w:proofErr w:type="spellStart"/>
      <w:r w:rsidRPr="00255222">
        <w:rPr>
          <w:rFonts w:eastAsia="黑体" w:cs="Arial"/>
        </w:rPr>
        <w:t>Attest_Dev_ID_Box</w:t>
      </w:r>
      <w:proofErr w:type="spellEnd"/>
      <w:r w:rsidRPr="00255222">
        <w:rPr>
          <w:rFonts w:eastAsia="黑体" w:cs="Arial"/>
        </w:rPr>
        <w:t>加密</w:t>
      </w:r>
      <w:r w:rsidRPr="00255222">
        <w:rPr>
          <w:rFonts w:eastAsia="黑体" w:cs="Arial"/>
        </w:rPr>
        <w:t>Key</w:t>
      </w:r>
      <w:r w:rsidRPr="00255222">
        <w:rPr>
          <w:rFonts w:eastAsia="黑体" w:cs="Arial"/>
        </w:rPr>
        <w:t>的文件夹取名为</w:t>
      </w:r>
      <w:proofErr w:type="spellStart"/>
      <w:r w:rsidRPr="00255222">
        <w:rPr>
          <w:rFonts w:eastAsia="黑体" w:cs="Arial"/>
        </w:rPr>
        <w:t>AttestIDKeys</w:t>
      </w:r>
      <w:proofErr w:type="spellEnd"/>
      <w:r w:rsidRPr="00255222">
        <w:rPr>
          <w:rFonts w:eastAsia="黑体" w:cs="Arial"/>
        </w:rPr>
        <w:t>，放到</w:t>
      </w:r>
      <w:r w:rsidRPr="00255222">
        <w:rPr>
          <w:rFonts w:eastAsia="黑体" w:cs="Arial"/>
        </w:rPr>
        <w:t>KeysProviderCfg.ini</w:t>
      </w:r>
      <w:r w:rsidRPr="00255222">
        <w:rPr>
          <w:rFonts w:eastAsia="黑体" w:cs="Arial"/>
        </w:rPr>
        <w:t>设置的</w:t>
      </w:r>
      <w:r w:rsidRPr="00255222">
        <w:rPr>
          <w:rFonts w:eastAsia="黑体" w:cs="Arial"/>
        </w:rPr>
        <w:t>[</w:t>
      </w:r>
      <w:proofErr w:type="spellStart"/>
      <w:r w:rsidRPr="00255222">
        <w:rPr>
          <w:rFonts w:eastAsia="黑体" w:cs="Arial"/>
        </w:rPr>
        <w:t>CustomlicensePath</w:t>
      </w:r>
      <w:proofErr w:type="spellEnd"/>
      <w:r w:rsidRPr="00255222">
        <w:rPr>
          <w:rFonts w:eastAsia="黑体" w:cs="Arial"/>
        </w:rPr>
        <w:t>]</w:t>
      </w:r>
      <w:r w:rsidRPr="00255222">
        <w:rPr>
          <w:rFonts w:eastAsia="黑体" w:cs="Arial"/>
        </w:rPr>
        <w:t>目录里，第一次使用不要在该目录下有</w:t>
      </w:r>
      <w:r w:rsidRPr="00255222">
        <w:rPr>
          <w:rFonts w:eastAsia="黑体" w:cs="Arial"/>
        </w:rPr>
        <w:t>usid.ini</w:t>
      </w:r>
      <w:r w:rsidRPr="00255222">
        <w:rPr>
          <w:rFonts w:eastAsia="黑体" w:cs="Arial"/>
        </w:rPr>
        <w:t>和</w:t>
      </w:r>
      <w:r w:rsidRPr="00255222">
        <w:rPr>
          <w:rFonts w:eastAsia="黑体" w:cs="Arial"/>
        </w:rPr>
        <w:lastRenderedPageBreak/>
        <w:t>KEY_PROVISION_ATTEST_DEV_ID_BOX.ini</w:t>
      </w:r>
      <w:r w:rsidRPr="00255222">
        <w:rPr>
          <w:rFonts w:eastAsia="黑体" w:cs="Arial"/>
        </w:rPr>
        <w:t>文件，因为工具第一次导入这些</w:t>
      </w:r>
      <w:r w:rsidRPr="00255222">
        <w:rPr>
          <w:rFonts w:eastAsia="黑体" w:cs="Arial"/>
        </w:rPr>
        <w:t>Key</w:t>
      </w:r>
      <w:r w:rsidRPr="00255222">
        <w:rPr>
          <w:rFonts w:eastAsia="黑体" w:cs="Arial"/>
        </w:rPr>
        <w:t>时会使用这些造成干扰，没有这些文件的话，工具会自动生成。</w:t>
      </w:r>
    </w:p>
    <w:p w14:paraId="0AC9A63C" w14:textId="77777777" w:rsidR="007E6541" w:rsidRPr="00255222" w:rsidRDefault="007E6541" w:rsidP="00A94D27">
      <w:pPr>
        <w:spacing w:beforeLines="0" w:afterLines="0"/>
        <w:rPr>
          <w:rFonts w:eastAsia="黑体" w:cs="Arial"/>
        </w:rPr>
      </w:pPr>
      <w:r w:rsidRPr="00255222">
        <w:rPr>
          <w:rFonts w:eastAsia="黑体" w:cs="Arial"/>
        </w:rPr>
        <w:t>在</w:t>
      </w:r>
      <w:r w:rsidRPr="00255222">
        <w:rPr>
          <w:rFonts w:eastAsia="黑体" w:cs="Arial"/>
        </w:rPr>
        <w:t>KeysProviderCfg.ini</w:t>
      </w:r>
      <w:r w:rsidRPr="00255222">
        <w:rPr>
          <w:rFonts w:eastAsia="黑体" w:cs="Arial"/>
        </w:rPr>
        <w:t>中的</w:t>
      </w:r>
      <w:r w:rsidRPr="00255222">
        <w:rPr>
          <w:rFonts w:eastAsia="黑体" w:cs="Arial"/>
        </w:rPr>
        <w:t>[Customization]</w:t>
      </w:r>
      <w:r w:rsidRPr="00255222">
        <w:rPr>
          <w:rFonts w:eastAsia="黑体" w:cs="Arial"/>
        </w:rPr>
        <w:t>配置这两种</w:t>
      </w:r>
      <w:r w:rsidRPr="00255222">
        <w:rPr>
          <w:rFonts w:eastAsia="黑体" w:cs="Arial"/>
        </w:rPr>
        <w:t>key</w:t>
      </w:r>
      <w:r w:rsidRPr="00255222">
        <w:rPr>
          <w:rFonts w:eastAsia="黑体" w:cs="Arial"/>
        </w:rPr>
        <w:t>对应的</w:t>
      </w:r>
      <w:r w:rsidRPr="00255222">
        <w:rPr>
          <w:rFonts w:eastAsia="黑体" w:cs="Arial"/>
        </w:rPr>
        <w:t>key</w:t>
      </w:r>
      <w:r w:rsidRPr="00255222">
        <w:rPr>
          <w:rFonts w:eastAsia="黑体" w:cs="Arial"/>
        </w:rPr>
        <w:t>文件，这里都是</w:t>
      </w:r>
      <w:proofErr w:type="spellStart"/>
      <w:r w:rsidRPr="00255222">
        <w:rPr>
          <w:rFonts w:eastAsia="黑体" w:cs="Arial"/>
        </w:rPr>
        <w:t>AttestIDKeys</w:t>
      </w:r>
      <w:proofErr w:type="spellEnd"/>
      <w:r w:rsidRPr="00255222">
        <w:rPr>
          <w:rFonts w:eastAsia="黑体" w:cs="Arial"/>
        </w:rPr>
        <w:t>。</w:t>
      </w:r>
    </w:p>
    <w:p w14:paraId="74FAF887" w14:textId="77777777" w:rsidR="007E6541" w:rsidRPr="00255222" w:rsidRDefault="007E6541" w:rsidP="00A94D27">
      <w:pPr>
        <w:spacing w:beforeLines="0" w:afterLines="0"/>
        <w:rPr>
          <w:rFonts w:eastAsia="黑体" w:cs="Arial"/>
        </w:rPr>
      </w:pPr>
      <w:bookmarkStart w:id="97" w:name="_Hlk164953423"/>
      <w:r w:rsidRPr="00255222">
        <w:rPr>
          <w:rFonts w:eastAsia="黑体" w:cs="Arial"/>
        </w:rPr>
        <w:t>[Customization]</w:t>
      </w:r>
    </w:p>
    <w:p w14:paraId="5B1D3DBD" w14:textId="77777777" w:rsidR="007E6541" w:rsidRPr="00255222" w:rsidRDefault="007E6541" w:rsidP="00A94D27">
      <w:pPr>
        <w:spacing w:beforeLines="0" w:afterLines="0"/>
        <w:rPr>
          <w:rFonts w:eastAsia="黑体" w:cs="Arial"/>
        </w:rPr>
      </w:pPr>
      <w:proofErr w:type="spellStart"/>
      <w:r w:rsidRPr="00255222">
        <w:rPr>
          <w:rFonts w:eastAsia="黑体" w:cs="Arial"/>
        </w:rPr>
        <w:t>usid</w:t>
      </w:r>
      <w:proofErr w:type="spellEnd"/>
      <w:r w:rsidRPr="00255222">
        <w:rPr>
          <w:rFonts w:eastAsia="黑体" w:cs="Arial"/>
        </w:rPr>
        <w:t>=</w:t>
      </w:r>
      <w:proofErr w:type="spellStart"/>
      <w:r w:rsidRPr="00255222">
        <w:rPr>
          <w:rFonts w:eastAsia="黑体" w:cs="Arial"/>
        </w:rPr>
        <w:t>AttestIDKeys</w:t>
      </w:r>
      <w:proofErr w:type="spellEnd"/>
    </w:p>
    <w:p w14:paraId="0BD66EAE" w14:textId="77777777" w:rsidR="007E6541" w:rsidRPr="00255222" w:rsidRDefault="007E6541" w:rsidP="007E6541">
      <w:pPr>
        <w:spacing w:before="156" w:after="156"/>
        <w:rPr>
          <w:rFonts w:eastAsia="黑体" w:cs="Arial"/>
        </w:rPr>
      </w:pPr>
      <w:r w:rsidRPr="00255222">
        <w:rPr>
          <w:rFonts w:eastAsia="黑体" w:cs="Arial"/>
        </w:rPr>
        <w:t>KEY_PROVISION_ATTEST_DEV_ID_BOX=</w:t>
      </w:r>
      <w:proofErr w:type="spellStart"/>
      <w:r w:rsidRPr="00255222">
        <w:rPr>
          <w:rFonts w:eastAsia="黑体" w:cs="Arial"/>
        </w:rPr>
        <w:t>AttestIDKeys</w:t>
      </w:r>
      <w:bookmarkEnd w:id="97"/>
      <w:proofErr w:type="spellEnd"/>
    </w:p>
    <w:p w14:paraId="652829A2" w14:textId="263D37C9" w:rsidR="007E6541" w:rsidRPr="00255222" w:rsidRDefault="007E6541" w:rsidP="00A94D27">
      <w:pPr>
        <w:spacing w:beforeLines="0" w:afterLines="0"/>
        <w:rPr>
          <w:rFonts w:eastAsia="黑体" w:cs="Arial"/>
        </w:rPr>
      </w:pPr>
      <w:r w:rsidRPr="00255222">
        <w:rPr>
          <w:rFonts w:eastAsia="黑体" w:cs="Arial"/>
        </w:rPr>
        <w:t>烧</w:t>
      </w:r>
      <w:proofErr w:type="gramStart"/>
      <w:r w:rsidRPr="00255222">
        <w:rPr>
          <w:rFonts w:eastAsia="黑体" w:cs="Arial"/>
        </w:rPr>
        <w:t>录工具</w:t>
      </w:r>
      <w:proofErr w:type="gramEnd"/>
      <w:r w:rsidRPr="00255222">
        <w:rPr>
          <w:rFonts w:eastAsia="黑体" w:cs="Arial"/>
        </w:rPr>
        <w:t>加载绑定的</w:t>
      </w:r>
      <w:proofErr w:type="gramStart"/>
      <w:r w:rsidRPr="00255222">
        <w:rPr>
          <w:rFonts w:eastAsia="黑体" w:cs="Arial"/>
        </w:rPr>
        <w:t>烧录包后</w:t>
      </w:r>
      <w:proofErr w:type="gramEnd"/>
      <w:r w:rsidRPr="00255222">
        <w:rPr>
          <w:rFonts w:eastAsia="黑体" w:cs="Arial"/>
        </w:rPr>
        <w:t>，会生成</w:t>
      </w:r>
      <w:r w:rsidRPr="00255222">
        <w:rPr>
          <w:rFonts w:eastAsia="黑体" w:cs="Arial"/>
        </w:rPr>
        <w:t>usid.ini</w:t>
      </w:r>
      <w:r w:rsidRPr="00255222">
        <w:rPr>
          <w:rFonts w:eastAsia="黑体" w:cs="Arial"/>
        </w:rPr>
        <w:t>和</w:t>
      </w:r>
      <w:r w:rsidRPr="00255222">
        <w:rPr>
          <w:rFonts w:eastAsia="黑体" w:cs="Arial"/>
        </w:rPr>
        <w:t>KEY_PROVISION_ATTEST_DEV_ID_BOX.ini</w:t>
      </w:r>
      <w:r w:rsidRPr="00255222">
        <w:rPr>
          <w:rFonts w:eastAsia="黑体" w:cs="Arial"/>
        </w:rPr>
        <w:t>两个</w:t>
      </w:r>
      <w:proofErr w:type="spellStart"/>
      <w:r w:rsidRPr="00255222">
        <w:rPr>
          <w:rFonts w:eastAsia="黑体" w:cs="Arial"/>
        </w:rPr>
        <w:t>ini</w:t>
      </w:r>
      <w:proofErr w:type="spellEnd"/>
      <w:r w:rsidRPr="00255222">
        <w:rPr>
          <w:rFonts w:eastAsia="黑体" w:cs="Arial"/>
        </w:rPr>
        <w:t>配置文件，分别记录了这两个</w:t>
      </w:r>
      <w:r w:rsidRPr="00255222">
        <w:rPr>
          <w:rFonts w:eastAsia="黑体" w:cs="Arial"/>
        </w:rPr>
        <w:t>key</w:t>
      </w:r>
      <w:r w:rsidRPr="00255222">
        <w:rPr>
          <w:rFonts w:eastAsia="黑体" w:cs="Arial"/>
        </w:rPr>
        <w:t>的配置和使用情况，烧录时会烧</w:t>
      </w:r>
      <w:proofErr w:type="gramStart"/>
      <w:r w:rsidRPr="00255222">
        <w:rPr>
          <w:rFonts w:eastAsia="黑体" w:cs="Arial"/>
        </w:rPr>
        <w:t>录每个</w:t>
      </w:r>
      <w:proofErr w:type="gramEnd"/>
      <w:r w:rsidRPr="00255222">
        <w:rPr>
          <w:rFonts w:eastAsia="黑体" w:cs="Arial"/>
        </w:rPr>
        <w:t>Key</w:t>
      </w:r>
      <w:r w:rsidRPr="00255222">
        <w:rPr>
          <w:rFonts w:eastAsia="黑体" w:cs="Arial"/>
        </w:rPr>
        <w:t>的文件的名字前缀和</w:t>
      </w:r>
      <w:proofErr w:type="spellStart"/>
      <w:r w:rsidRPr="00255222">
        <w:rPr>
          <w:rFonts w:eastAsia="黑体" w:cs="Arial"/>
        </w:rPr>
        <w:t>ke</w:t>
      </w:r>
      <w:proofErr w:type="spellEnd"/>
      <w:r w:rsidRPr="00255222">
        <w:rPr>
          <w:rFonts w:eastAsia="黑体" w:cs="Arial"/>
        </w:rPr>
        <w:t>文件内容，以此达到一一绑定。</w:t>
      </w:r>
      <w:r w:rsidR="003153A9" w:rsidRPr="00255222">
        <w:rPr>
          <w:rFonts w:eastAsia="黑体" w:cs="Arial"/>
        </w:rPr>
        <w:t>例</w:t>
      </w:r>
      <w:r w:rsidRPr="00255222">
        <w:rPr>
          <w:rFonts w:eastAsia="黑体" w:cs="Arial"/>
        </w:rPr>
        <w:t>如：烧录</w:t>
      </w:r>
      <w:proofErr w:type="spellStart"/>
      <w:r w:rsidRPr="00255222">
        <w:rPr>
          <w:rFonts w:eastAsia="黑体" w:cs="Arial"/>
        </w:rPr>
        <w:t>usid</w:t>
      </w:r>
      <w:proofErr w:type="spellEnd"/>
      <w:r w:rsidRPr="00255222">
        <w:rPr>
          <w:rFonts w:eastAsia="黑体" w:cs="Arial"/>
        </w:rPr>
        <w:t>的内容为</w:t>
      </w:r>
      <w:r w:rsidRPr="00255222">
        <w:rPr>
          <w:rFonts w:eastAsia="黑体" w:cs="Arial"/>
        </w:rPr>
        <w:t>Aml_001.xml.factory.enc</w:t>
      </w:r>
      <w:r w:rsidRPr="00255222">
        <w:rPr>
          <w:rFonts w:eastAsia="黑体" w:cs="Arial"/>
        </w:rPr>
        <w:t>文件的前缀</w:t>
      </w:r>
      <w:r w:rsidRPr="00255222">
        <w:rPr>
          <w:rFonts w:eastAsia="黑体" w:cs="Arial"/>
        </w:rPr>
        <w:t>“Aml_001”</w:t>
      </w:r>
      <w:r w:rsidRPr="00255222">
        <w:rPr>
          <w:rFonts w:eastAsia="黑体" w:cs="Arial"/>
        </w:rPr>
        <w:t>，则烧录的</w:t>
      </w:r>
      <w:r w:rsidRPr="00255222">
        <w:rPr>
          <w:rFonts w:eastAsia="黑体" w:cs="Arial"/>
        </w:rPr>
        <w:t>KEY_PROVISION_ATTEST_DEV_ID_BOX</w:t>
      </w:r>
      <w:r w:rsidRPr="00255222">
        <w:rPr>
          <w:rFonts w:eastAsia="黑体" w:cs="Arial"/>
        </w:rPr>
        <w:t>的内容则为</w:t>
      </w:r>
      <w:r w:rsidRPr="00255222">
        <w:rPr>
          <w:rFonts w:eastAsia="黑体" w:cs="Arial"/>
        </w:rPr>
        <w:t>Aml_001.xml.factory.enc</w:t>
      </w:r>
      <w:r w:rsidRPr="00255222">
        <w:rPr>
          <w:rFonts w:eastAsia="黑体" w:cs="Arial"/>
        </w:rPr>
        <w:t>文件的二进制数据。</w:t>
      </w:r>
    </w:p>
    <w:p w14:paraId="3DCE4F93" w14:textId="6543C4F9" w:rsidR="003E371E" w:rsidRPr="00255222" w:rsidRDefault="003E371E" w:rsidP="008E37C6">
      <w:pPr>
        <w:pStyle w:val="Steps"/>
        <w:numPr>
          <w:ilvl w:val="0"/>
          <w:numId w:val="0"/>
        </w:numPr>
        <w:rPr>
          <w:rFonts w:eastAsia="黑体"/>
        </w:rPr>
      </w:pPr>
    </w:p>
    <w:p w14:paraId="57BA5FD5" w14:textId="77777777" w:rsidR="008E37C6" w:rsidRPr="00255222" w:rsidRDefault="008E37C6" w:rsidP="00001669">
      <w:pPr>
        <w:pStyle w:val="Steps"/>
        <w:numPr>
          <w:ilvl w:val="0"/>
          <w:numId w:val="0"/>
        </w:numPr>
        <w:ind w:left="720" w:hanging="720"/>
        <w:rPr>
          <w:rFonts w:eastAsia="黑体"/>
        </w:rPr>
        <w:sectPr w:rsidR="008E37C6" w:rsidRPr="00255222" w:rsidSect="006E35A7">
          <w:headerReference w:type="default" r:id="rId33"/>
          <w:pgSz w:w="11906" w:h="16838"/>
          <w:pgMar w:top="1440" w:right="1800" w:bottom="1440" w:left="1800" w:header="720" w:footer="720" w:gutter="0"/>
          <w:cols w:space="425"/>
          <w:docGrid w:type="lines" w:linePitch="312"/>
        </w:sectPr>
      </w:pPr>
    </w:p>
    <w:p w14:paraId="0F95EF77" w14:textId="0AFC65A5" w:rsidR="003153A9" w:rsidRPr="00255222" w:rsidRDefault="003153A9" w:rsidP="00E87513">
      <w:pPr>
        <w:pStyle w:val="Title1"/>
        <w:spacing w:before="156" w:after="156"/>
      </w:pPr>
      <w:bookmarkStart w:id="98" w:name="_Toc166315245"/>
      <w:r w:rsidRPr="00255222">
        <w:lastRenderedPageBreak/>
        <w:t>烧录</w:t>
      </w:r>
      <w:bookmarkEnd w:id="98"/>
    </w:p>
    <w:p w14:paraId="109F2938" w14:textId="77777777" w:rsidR="003153A9" w:rsidRPr="00255222" w:rsidRDefault="003153A9" w:rsidP="007B7925">
      <w:pPr>
        <w:spacing w:beforeLines="0" w:afterLines="0"/>
        <w:rPr>
          <w:rFonts w:eastAsia="黑体" w:cs="Arial"/>
        </w:rPr>
      </w:pPr>
      <w:bookmarkStart w:id="99" w:name="_Toc93481085"/>
      <w:r w:rsidRPr="00255222">
        <w:rPr>
          <w:rFonts w:eastAsia="黑体" w:cs="Arial"/>
        </w:rPr>
        <w:t>以上步骤都准备好了后，可以将第一步生成的带</w:t>
      </w:r>
      <w:r w:rsidRPr="00255222">
        <w:rPr>
          <w:rFonts w:eastAsia="黑体" w:cs="Arial"/>
        </w:rPr>
        <w:t>Key</w:t>
      </w:r>
      <w:r w:rsidRPr="00255222">
        <w:rPr>
          <w:rFonts w:eastAsia="黑体" w:cs="Arial"/>
        </w:rPr>
        <w:t>信息的镜像导入到烧录工具，用于烧录。</w:t>
      </w:r>
    </w:p>
    <w:p w14:paraId="217E2636" w14:textId="37B38965" w:rsidR="003153A9" w:rsidRPr="00255222" w:rsidRDefault="003153A9" w:rsidP="007B7925">
      <w:pPr>
        <w:spacing w:beforeLines="0" w:afterLines="0"/>
        <w:rPr>
          <w:rFonts w:eastAsia="黑体" w:cs="Arial"/>
        </w:rPr>
      </w:pPr>
      <w:r w:rsidRPr="00255222">
        <w:rPr>
          <w:rFonts w:eastAsia="黑体" w:cs="Arial"/>
        </w:rPr>
        <w:t>导入烧录包，当看到工具的</w:t>
      </w:r>
      <w:r w:rsidRPr="00255222">
        <w:rPr>
          <w:rFonts w:eastAsia="黑体" w:cs="Arial"/>
        </w:rPr>
        <w:t>Key</w:t>
      </w:r>
      <w:r w:rsidRPr="00255222">
        <w:rPr>
          <w:rFonts w:eastAsia="黑体" w:cs="Arial"/>
        </w:rPr>
        <w:t>列表有需要烧录的</w:t>
      </w:r>
      <w:r w:rsidRPr="00255222">
        <w:rPr>
          <w:rFonts w:eastAsia="黑体" w:cs="Arial"/>
        </w:rPr>
        <w:t>Key</w:t>
      </w:r>
      <w:r w:rsidRPr="00255222">
        <w:rPr>
          <w:rFonts w:eastAsia="黑体" w:cs="Arial"/>
        </w:rPr>
        <w:t>的名字和数量显示时（图</w:t>
      </w:r>
      <w:r w:rsidR="007517F5" w:rsidRPr="00255222">
        <w:rPr>
          <w:rFonts w:eastAsia="黑体" w:cs="Arial"/>
        </w:rPr>
        <w:t>6</w:t>
      </w:r>
      <w:r w:rsidRPr="00255222">
        <w:rPr>
          <w:rFonts w:eastAsia="黑体" w:cs="Arial"/>
        </w:rPr>
        <w:t>.1</w:t>
      </w:r>
      <w:r w:rsidRPr="00255222">
        <w:rPr>
          <w:rFonts w:eastAsia="黑体" w:cs="Arial"/>
        </w:rPr>
        <w:t>），说明</w:t>
      </w:r>
      <w:r w:rsidRPr="00255222">
        <w:rPr>
          <w:rFonts w:eastAsia="黑体" w:cs="Arial"/>
        </w:rPr>
        <w:t>Key</w:t>
      </w:r>
      <w:r w:rsidRPr="00255222">
        <w:rPr>
          <w:rFonts w:eastAsia="黑体" w:cs="Arial"/>
        </w:rPr>
        <w:t>包导入成功并</w:t>
      </w:r>
      <w:r w:rsidRPr="00255222">
        <w:rPr>
          <w:rFonts w:eastAsia="黑体" w:cs="Arial"/>
        </w:rPr>
        <w:t>Key</w:t>
      </w:r>
      <w:r w:rsidRPr="00255222">
        <w:rPr>
          <w:rFonts w:eastAsia="黑体" w:cs="Arial"/>
        </w:rPr>
        <w:t>配置正确，可以开始烧录。</w:t>
      </w:r>
    </w:p>
    <w:p w14:paraId="32ACD65E" w14:textId="5AA4B15F" w:rsidR="00AE5141" w:rsidRPr="00255222" w:rsidRDefault="00AE5141" w:rsidP="00AE5141">
      <w:pPr>
        <w:spacing w:beforeLines="0" w:afterLines="0"/>
        <w:jc w:val="center"/>
        <w:rPr>
          <w:rFonts w:eastAsia="黑体" w:cs="Arial"/>
        </w:rPr>
      </w:pPr>
      <w:r w:rsidRPr="00255222">
        <w:rPr>
          <w:rFonts w:cs="Arial"/>
          <w:noProof/>
        </w:rPr>
        <w:drawing>
          <wp:inline distT="0" distB="0" distL="0" distR="0" wp14:anchorId="5F56F41D" wp14:editId="1DAC2985">
            <wp:extent cx="1701800" cy="2677160"/>
            <wp:effectExtent l="0" t="0" r="0" b="0"/>
            <wp:docPr id="494857800"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857800" name="图片 1" descr="图形用户界面, 文本, 应用程序&#10;&#10;描述已自动生成"/>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01800" cy="2677160"/>
                    </a:xfrm>
                    <a:prstGeom prst="rect">
                      <a:avLst/>
                    </a:prstGeom>
                    <a:noFill/>
                    <a:ln>
                      <a:noFill/>
                    </a:ln>
                    <a:effectLst/>
                  </pic:spPr>
                </pic:pic>
              </a:graphicData>
            </a:graphic>
          </wp:inline>
        </w:drawing>
      </w:r>
    </w:p>
    <w:p w14:paraId="3F4A7744" w14:textId="6F489396" w:rsidR="000D4DF7" w:rsidRPr="00255222" w:rsidRDefault="00C111AF" w:rsidP="00C111AF">
      <w:pPr>
        <w:pStyle w:val="Text"/>
        <w:spacing w:before="156" w:after="156"/>
        <w:jc w:val="center"/>
      </w:pPr>
      <w:bookmarkStart w:id="100" w:name="_Hlk164954922"/>
      <w:bookmarkEnd w:id="99"/>
      <w:r w:rsidRPr="00255222">
        <w:t>图</w:t>
      </w:r>
      <w:r w:rsidR="007517F5" w:rsidRPr="00255222">
        <w:t>6</w:t>
      </w:r>
      <w:r w:rsidRPr="00255222">
        <w:t>.1</w:t>
      </w:r>
      <w:r w:rsidR="00DF2E73" w:rsidRPr="00255222">
        <w:t>导入</w:t>
      </w:r>
      <w:r w:rsidRPr="00255222">
        <w:t>信息</w:t>
      </w:r>
    </w:p>
    <w:bookmarkEnd w:id="100"/>
    <w:p w14:paraId="6F413F3C" w14:textId="31E7880C" w:rsidR="00AE5141" w:rsidRPr="00255222" w:rsidRDefault="00AE5141" w:rsidP="00AE5141">
      <w:pPr>
        <w:spacing w:beforeLines="0" w:afterLines="0"/>
        <w:rPr>
          <w:rFonts w:eastAsia="黑体" w:cs="Arial"/>
        </w:rPr>
      </w:pPr>
      <w:r w:rsidRPr="00255222">
        <w:rPr>
          <w:rFonts w:eastAsia="黑体" w:cs="Arial"/>
        </w:rPr>
        <w:t>如果</w:t>
      </w:r>
      <w:r w:rsidRPr="00255222">
        <w:rPr>
          <w:rFonts w:eastAsia="黑体" w:cs="Arial"/>
        </w:rPr>
        <w:t>Key</w:t>
      </w:r>
      <w:r w:rsidRPr="00255222">
        <w:rPr>
          <w:rFonts w:eastAsia="黑体" w:cs="Arial"/>
        </w:rPr>
        <w:t>配置不正确，烧</w:t>
      </w:r>
      <w:proofErr w:type="gramStart"/>
      <w:r w:rsidRPr="00255222">
        <w:rPr>
          <w:rFonts w:eastAsia="黑体" w:cs="Arial"/>
        </w:rPr>
        <w:t>录工具</w:t>
      </w:r>
      <w:proofErr w:type="gramEnd"/>
      <w:r w:rsidRPr="00255222">
        <w:rPr>
          <w:rFonts w:eastAsia="黑体" w:cs="Arial"/>
        </w:rPr>
        <w:t>则会根据接口返回值查找错误类型，弹出对应的错误信息（图</w:t>
      </w:r>
      <w:r w:rsidR="007517F5" w:rsidRPr="00255222">
        <w:rPr>
          <w:rFonts w:eastAsia="黑体" w:cs="Arial"/>
        </w:rPr>
        <w:t>6</w:t>
      </w:r>
      <w:r w:rsidRPr="00255222">
        <w:rPr>
          <w:rFonts w:eastAsia="黑体" w:cs="Arial"/>
        </w:rPr>
        <w:t>.2</w:t>
      </w:r>
      <w:r w:rsidRPr="00255222">
        <w:rPr>
          <w:rFonts w:eastAsia="黑体" w:cs="Arial"/>
        </w:rPr>
        <w:t>），错误类型对应的信息见</w:t>
      </w:r>
      <w:r w:rsidRPr="00255222">
        <w:rPr>
          <w:rFonts w:eastAsia="黑体" w:cs="Arial"/>
        </w:rPr>
        <w:t>ErrorKeyproviderMsg.xml</w:t>
      </w:r>
      <w:r w:rsidRPr="00255222">
        <w:rPr>
          <w:rFonts w:eastAsia="黑体" w:cs="Arial"/>
        </w:rPr>
        <w:t>（图</w:t>
      </w:r>
      <w:r w:rsidR="007517F5" w:rsidRPr="00255222">
        <w:rPr>
          <w:rFonts w:eastAsia="黑体" w:cs="Arial"/>
        </w:rPr>
        <w:t>6</w:t>
      </w:r>
      <w:r w:rsidRPr="00255222">
        <w:rPr>
          <w:rFonts w:eastAsia="黑体" w:cs="Arial"/>
        </w:rPr>
        <w:t>.3</w:t>
      </w:r>
      <w:r w:rsidRPr="00255222">
        <w:rPr>
          <w:rFonts w:eastAsia="黑体" w:cs="Arial"/>
        </w:rPr>
        <w:t>）。</w:t>
      </w:r>
    </w:p>
    <w:p w14:paraId="3523DD8E" w14:textId="61846AA0" w:rsidR="00AE5141" w:rsidRPr="00255222" w:rsidRDefault="00AE5141" w:rsidP="00AE5141">
      <w:pPr>
        <w:spacing w:before="156" w:after="156"/>
        <w:jc w:val="center"/>
        <w:rPr>
          <w:rFonts w:cs="Arial"/>
          <w:color w:val="000000"/>
          <w:sz w:val="23"/>
        </w:rPr>
      </w:pPr>
      <w:r w:rsidRPr="00255222">
        <w:rPr>
          <w:rFonts w:cs="Arial"/>
          <w:noProof/>
        </w:rPr>
        <w:drawing>
          <wp:inline distT="0" distB="0" distL="0" distR="0" wp14:anchorId="5448AB73" wp14:editId="5B658AA3">
            <wp:extent cx="3200400" cy="1295400"/>
            <wp:effectExtent l="0" t="0" r="0" b="0"/>
            <wp:docPr id="2069509150" name="图片 5"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509150" name="图片 5" descr="图形用户界面, 文本, 应用程序&#10;&#10;描述已自动生成"/>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00400" cy="1295400"/>
                    </a:xfrm>
                    <a:prstGeom prst="rect">
                      <a:avLst/>
                    </a:prstGeom>
                    <a:noFill/>
                    <a:ln>
                      <a:noFill/>
                    </a:ln>
                    <a:effectLst/>
                  </pic:spPr>
                </pic:pic>
              </a:graphicData>
            </a:graphic>
          </wp:inline>
        </w:drawing>
      </w:r>
    </w:p>
    <w:p w14:paraId="3BF754B2" w14:textId="357BBE9B" w:rsidR="00AE5141" w:rsidRPr="00255222" w:rsidRDefault="00AE5141" w:rsidP="00AE5141">
      <w:pPr>
        <w:spacing w:before="156" w:after="156"/>
        <w:jc w:val="center"/>
        <w:rPr>
          <w:rFonts w:cs="Arial"/>
          <w:color w:val="000000"/>
          <w:sz w:val="23"/>
        </w:rPr>
      </w:pPr>
      <w:r w:rsidRPr="00255222">
        <w:rPr>
          <w:rFonts w:cs="Arial"/>
          <w:noProof/>
        </w:rPr>
        <w:drawing>
          <wp:inline distT="0" distB="0" distL="0" distR="0" wp14:anchorId="02E64E52" wp14:editId="15F6BB4A">
            <wp:extent cx="1905000" cy="1295400"/>
            <wp:effectExtent l="0" t="0" r="0" b="0"/>
            <wp:docPr id="1748203246" name="图片 4"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203246" name="图片 4" descr="图形用户界面, 文本, 应用程序&#10;&#10;描述已自动生成"/>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000" cy="1295400"/>
                    </a:xfrm>
                    <a:prstGeom prst="rect">
                      <a:avLst/>
                    </a:prstGeom>
                    <a:noFill/>
                    <a:ln>
                      <a:noFill/>
                    </a:ln>
                    <a:effectLst/>
                  </pic:spPr>
                </pic:pic>
              </a:graphicData>
            </a:graphic>
          </wp:inline>
        </w:drawing>
      </w:r>
    </w:p>
    <w:p w14:paraId="1A790EC7" w14:textId="31CD2D7D" w:rsidR="00AE5141" w:rsidRPr="00255222" w:rsidRDefault="00AE5141" w:rsidP="00AE5141">
      <w:pPr>
        <w:snapToGrid/>
        <w:spacing w:before="156" w:afterLines="100" w:after="312"/>
        <w:jc w:val="center"/>
        <w:rPr>
          <w:rFonts w:eastAsia="黑体" w:cs="Arial"/>
        </w:rPr>
      </w:pPr>
      <w:bookmarkStart w:id="101" w:name="_Hlk164954940"/>
      <w:r w:rsidRPr="00255222">
        <w:rPr>
          <w:rFonts w:eastAsia="黑体" w:cs="Arial"/>
        </w:rPr>
        <w:t>图</w:t>
      </w:r>
      <w:r w:rsidR="007517F5" w:rsidRPr="00255222">
        <w:rPr>
          <w:rFonts w:eastAsia="黑体" w:cs="Arial"/>
        </w:rPr>
        <w:t>6</w:t>
      </w:r>
      <w:r w:rsidRPr="00255222">
        <w:rPr>
          <w:rFonts w:eastAsia="黑体" w:cs="Arial"/>
        </w:rPr>
        <w:t>.2</w:t>
      </w:r>
      <w:r w:rsidRPr="00255222">
        <w:rPr>
          <w:rFonts w:eastAsia="黑体" w:cs="Arial"/>
        </w:rPr>
        <w:t>配置错误的显示信息</w:t>
      </w:r>
    </w:p>
    <w:bookmarkEnd w:id="101"/>
    <w:p w14:paraId="3138A12A" w14:textId="583565A5" w:rsidR="00AE5141" w:rsidRPr="00255222" w:rsidRDefault="00AE5141" w:rsidP="00AE5141">
      <w:pPr>
        <w:spacing w:before="156" w:after="156"/>
        <w:jc w:val="center"/>
        <w:rPr>
          <w:rFonts w:cs="Arial"/>
        </w:rPr>
      </w:pPr>
      <w:r w:rsidRPr="00255222">
        <w:rPr>
          <w:rFonts w:cs="Arial"/>
          <w:noProof/>
        </w:rPr>
        <w:lastRenderedPageBreak/>
        <w:drawing>
          <wp:inline distT="0" distB="0" distL="0" distR="0" wp14:anchorId="585756B6" wp14:editId="4B67625D">
            <wp:extent cx="4800600" cy="3124200"/>
            <wp:effectExtent l="0" t="0" r="0" b="0"/>
            <wp:docPr id="76963670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00600" cy="3124200"/>
                    </a:xfrm>
                    <a:prstGeom prst="rect">
                      <a:avLst/>
                    </a:prstGeom>
                    <a:noFill/>
                    <a:ln>
                      <a:noFill/>
                    </a:ln>
                    <a:effectLst/>
                  </pic:spPr>
                </pic:pic>
              </a:graphicData>
            </a:graphic>
          </wp:inline>
        </w:drawing>
      </w:r>
    </w:p>
    <w:p w14:paraId="648B9CED" w14:textId="7441AF8B" w:rsidR="00AE5141" w:rsidRPr="00255222" w:rsidRDefault="00AE5141" w:rsidP="00AE5141">
      <w:pPr>
        <w:snapToGrid/>
        <w:spacing w:before="156" w:afterLines="100" w:after="312"/>
        <w:jc w:val="center"/>
        <w:rPr>
          <w:rFonts w:eastAsia="黑体" w:cs="Arial"/>
        </w:rPr>
      </w:pPr>
      <w:bookmarkStart w:id="102" w:name="_Hlk164954955"/>
      <w:r w:rsidRPr="00255222">
        <w:rPr>
          <w:rFonts w:eastAsia="黑体" w:cs="Arial"/>
        </w:rPr>
        <w:t>图</w:t>
      </w:r>
      <w:r w:rsidR="007517F5" w:rsidRPr="00255222">
        <w:rPr>
          <w:rFonts w:eastAsia="黑体" w:cs="Arial"/>
        </w:rPr>
        <w:t>6</w:t>
      </w:r>
      <w:r w:rsidRPr="00255222">
        <w:rPr>
          <w:rFonts w:eastAsia="黑体" w:cs="Arial"/>
        </w:rPr>
        <w:t>.3 Key</w:t>
      </w:r>
      <w:r w:rsidRPr="00255222">
        <w:rPr>
          <w:rFonts w:eastAsia="黑体" w:cs="Arial"/>
        </w:rPr>
        <w:t>配置错误类型对应的错误信息</w:t>
      </w:r>
    </w:p>
    <w:bookmarkEnd w:id="102"/>
    <w:p w14:paraId="5B1013AD" w14:textId="77777777" w:rsidR="00AE5141" w:rsidRPr="00255222" w:rsidRDefault="00AE5141" w:rsidP="00AE5141">
      <w:pPr>
        <w:spacing w:beforeLines="0" w:afterLines="0"/>
        <w:rPr>
          <w:rFonts w:eastAsia="黑体" w:cs="Arial"/>
        </w:rPr>
      </w:pPr>
      <w:r w:rsidRPr="00255222">
        <w:rPr>
          <w:rFonts w:eastAsia="黑体" w:cs="Arial"/>
        </w:rPr>
        <w:t>此时，需要根据错误提示，按照第二，第三步骤检查</w:t>
      </w:r>
      <w:r w:rsidRPr="00255222">
        <w:rPr>
          <w:rFonts w:eastAsia="黑体" w:cs="Arial"/>
        </w:rPr>
        <w:t>Key</w:t>
      </w:r>
      <w:r w:rsidRPr="00255222">
        <w:rPr>
          <w:rFonts w:eastAsia="黑体" w:cs="Arial"/>
        </w:rPr>
        <w:t>配置。</w:t>
      </w:r>
    </w:p>
    <w:p w14:paraId="12CFBD0D" w14:textId="095ACC47" w:rsidR="00AE5141" w:rsidRPr="00255222" w:rsidRDefault="00AE5141" w:rsidP="00AE5141">
      <w:pPr>
        <w:spacing w:before="156" w:after="156"/>
        <w:ind w:firstLineChars="200" w:firstLine="420"/>
        <w:jc w:val="center"/>
        <w:rPr>
          <w:rFonts w:cs="Arial"/>
        </w:rPr>
      </w:pPr>
      <w:r w:rsidRPr="00255222">
        <w:rPr>
          <w:rFonts w:cs="Arial"/>
          <w:noProof/>
        </w:rPr>
        <w:drawing>
          <wp:inline distT="0" distB="0" distL="0" distR="0" wp14:anchorId="29A6636E" wp14:editId="37A67ECA">
            <wp:extent cx="2514600" cy="2209800"/>
            <wp:effectExtent l="0" t="0" r="0" b="0"/>
            <wp:docPr id="4422248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14600" cy="2209800"/>
                    </a:xfrm>
                    <a:prstGeom prst="rect">
                      <a:avLst/>
                    </a:prstGeom>
                    <a:noFill/>
                    <a:ln>
                      <a:noFill/>
                    </a:ln>
                  </pic:spPr>
                </pic:pic>
              </a:graphicData>
            </a:graphic>
          </wp:inline>
        </w:drawing>
      </w:r>
    </w:p>
    <w:p w14:paraId="46945019" w14:textId="7BEAF4BC" w:rsidR="00AE5141" w:rsidRPr="00255222" w:rsidRDefault="00AE5141" w:rsidP="00AE5141">
      <w:pPr>
        <w:snapToGrid/>
        <w:spacing w:before="156" w:afterLines="100" w:after="312"/>
        <w:jc w:val="center"/>
        <w:rPr>
          <w:rFonts w:eastAsia="黑体" w:cs="Arial"/>
        </w:rPr>
      </w:pPr>
      <w:bookmarkStart w:id="103" w:name="_Hlk164957869"/>
      <w:r w:rsidRPr="00255222">
        <w:rPr>
          <w:rFonts w:eastAsia="黑体" w:cs="Arial"/>
        </w:rPr>
        <w:t>图</w:t>
      </w:r>
      <w:r w:rsidR="007517F5" w:rsidRPr="00255222">
        <w:rPr>
          <w:rFonts w:eastAsia="黑体" w:cs="Arial"/>
        </w:rPr>
        <w:t>6</w:t>
      </w:r>
      <w:r w:rsidRPr="00255222">
        <w:rPr>
          <w:rFonts w:eastAsia="黑体" w:cs="Arial"/>
        </w:rPr>
        <w:t>.4</w:t>
      </w:r>
      <w:r w:rsidRPr="00255222">
        <w:rPr>
          <w:rFonts w:eastAsia="黑体" w:cs="Arial"/>
        </w:rPr>
        <w:t>选择是否覆盖烧录</w:t>
      </w:r>
      <w:r w:rsidRPr="00255222">
        <w:rPr>
          <w:rFonts w:eastAsia="黑体" w:cs="Arial"/>
        </w:rPr>
        <w:t>Key</w:t>
      </w:r>
    </w:p>
    <w:bookmarkEnd w:id="103"/>
    <w:p w14:paraId="5E8C7A9A" w14:textId="77777777" w:rsidR="00FF491A" w:rsidRPr="00255222" w:rsidRDefault="00AE5141" w:rsidP="00AE5141">
      <w:pPr>
        <w:spacing w:beforeLines="0" w:afterLines="0"/>
        <w:rPr>
          <w:rFonts w:eastAsia="黑体" w:cs="Arial"/>
        </w:rPr>
        <w:sectPr w:rsidR="00FF491A" w:rsidRPr="00255222" w:rsidSect="006E35A7">
          <w:headerReference w:type="default" r:id="rId39"/>
          <w:pgSz w:w="11906" w:h="16838"/>
          <w:pgMar w:top="1440" w:right="1800" w:bottom="1440" w:left="1800" w:header="720" w:footer="720" w:gutter="0"/>
          <w:cols w:space="425"/>
          <w:docGrid w:type="lines" w:linePitch="312"/>
        </w:sectPr>
      </w:pPr>
      <w:r w:rsidRPr="00255222">
        <w:rPr>
          <w:rFonts w:eastAsia="黑体" w:cs="Arial"/>
        </w:rPr>
        <w:t>烧录前，可以选择是否覆盖烧录</w:t>
      </w:r>
      <w:r w:rsidRPr="00255222">
        <w:rPr>
          <w:rFonts w:eastAsia="黑体" w:cs="Arial"/>
        </w:rPr>
        <w:t>Key</w:t>
      </w:r>
      <w:r w:rsidRPr="00255222">
        <w:rPr>
          <w:rFonts w:eastAsia="黑体" w:cs="Arial"/>
        </w:rPr>
        <w:t>（图</w:t>
      </w:r>
      <w:r w:rsidR="007517F5" w:rsidRPr="00255222">
        <w:rPr>
          <w:rFonts w:eastAsia="黑体" w:cs="Arial"/>
        </w:rPr>
        <w:t>6</w:t>
      </w:r>
      <w:r w:rsidRPr="00255222">
        <w:rPr>
          <w:rFonts w:eastAsia="黑体" w:cs="Arial"/>
        </w:rPr>
        <w:t>.4</w:t>
      </w:r>
      <w:r w:rsidRPr="00255222">
        <w:rPr>
          <w:rFonts w:eastAsia="黑体" w:cs="Arial"/>
        </w:rPr>
        <w:t>），即当烧录设备已经有</w:t>
      </w:r>
      <w:r w:rsidRPr="00255222">
        <w:rPr>
          <w:rFonts w:eastAsia="黑体" w:cs="Arial"/>
        </w:rPr>
        <w:t>Key</w:t>
      </w:r>
      <w:r w:rsidRPr="00255222">
        <w:rPr>
          <w:rFonts w:eastAsia="黑体" w:cs="Arial"/>
        </w:rPr>
        <w:t>时，该选项能指定是否将新的</w:t>
      </w:r>
      <w:r w:rsidRPr="00255222">
        <w:rPr>
          <w:rFonts w:eastAsia="黑体" w:cs="Arial"/>
        </w:rPr>
        <w:t>license</w:t>
      </w:r>
      <w:r w:rsidRPr="00255222">
        <w:rPr>
          <w:rFonts w:eastAsia="黑体" w:cs="Arial"/>
        </w:rPr>
        <w:t>下的</w:t>
      </w:r>
      <w:r w:rsidRPr="00255222">
        <w:rPr>
          <w:rFonts w:eastAsia="黑体" w:cs="Arial"/>
        </w:rPr>
        <w:t>Key</w:t>
      </w:r>
      <w:r w:rsidRPr="00255222">
        <w:rPr>
          <w:rFonts w:eastAsia="黑体" w:cs="Arial"/>
        </w:rPr>
        <w:t>覆盖烧录旧</w:t>
      </w:r>
      <w:r w:rsidRPr="00255222">
        <w:rPr>
          <w:rFonts w:eastAsia="黑体" w:cs="Arial"/>
        </w:rPr>
        <w:t>Key</w:t>
      </w:r>
      <w:r w:rsidRPr="00255222">
        <w:rPr>
          <w:rFonts w:eastAsia="黑体" w:cs="Arial"/>
        </w:rPr>
        <w:t>，不选时则不覆盖旧</w:t>
      </w:r>
      <w:r w:rsidRPr="00255222">
        <w:rPr>
          <w:rFonts w:eastAsia="黑体" w:cs="Arial"/>
        </w:rPr>
        <w:t>Key</w:t>
      </w:r>
      <w:r w:rsidRPr="00255222">
        <w:rPr>
          <w:rFonts w:eastAsia="黑体" w:cs="Arial"/>
        </w:rPr>
        <w:t>，设备依然存在已有的</w:t>
      </w:r>
      <w:r w:rsidRPr="00255222">
        <w:rPr>
          <w:rFonts w:eastAsia="黑体" w:cs="Arial"/>
        </w:rPr>
        <w:t>Key</w:t>
      </w:r>
      <w:r w:rsidRPr="00255222">
        <w:rPr>
          <w:rFonts w:eastAsia="黑体" w:cs="Arial"/>
        </w:rPr>
        <w:t>。</w:t>
      </w:r>
    </w:p>
    <w:p w14:paraId="13CE849B" w14:textId="6C81FF6A" w:rsidR="008E37C6" w:rsidRPr="00255222" w:rsidRDefault="0079069E" w:rsidP="008E37C6">
      <w:pPr>
        <w:pStyle w:val="Title1"/>
        <w:spacing w:before="156" w:after="156"/>
      </w:pPr>
      <w:bookmarkStart w:id="104" w:name="_Toc166315246"/>
      <w:proofErr w:type="spellStart"/>
      <w:r w:rsidRPr="00255222">
        <w:lastRenderedPageBreak/>
        <w:t>eF</w:t>
      </w:r>
      <w:r w:rsidR="008E37C6" w:rsidRPr="00255222">
        <w:t>use</w:t>
      </w:r>
      <w:proofErr w:type="spellEnd"/>
      <w:r w:rsidR="008E37C6" w:rsidRPr="00255222">
        <w:t>的烧录</w:t>
      </w:r>
      <w:bookmarkEnd w:id="104"/>
    </w:p>
    <w:p w14:paraId="74C1FD6E" w14:textId="77777777" w:rsidR="008E37C6" w:rsidRPr="00255222" w:rsidRDefault="008E37C6" w:rsidP="008E37C6">
      <w:pPr>
        <w:spacing w:beforeLines="0" w:afterLines="0"/>
        <w:rPr>
          <w:rFonts w:eastAsia="黑体" w:cs="Arial"/>
        </w:rPr>
      </w:pPr>
      <w:r w:rsidRPr="00255222">
        <w:rPr>
          <w:rFonts w:eastAsia="黑体" w:cs="Arial"/>
        </w:rPr>
        <w:t>以上步骤都准备好了后，可以将第一步生成的带</w:t>
      </w:r>
      <w:r w:rsidRPr="00255222">
        <w:rPr>
          <w:rFonts w:eastAsia="黑体" w:cs="Arial"/>
        </w:rPr>
        <w:t>Key</w:t>
      </w:r>
      <w:r w:rsidRPr="00255222">
        <w:rPr>
          <w:rFonts w:eastAsia="黑体" w:cs="Arial"/>
        </w:rPr>
        <w:t>信息的镜像导入到烧录工具，用于烧录。</w:t>
      </w:r>
    </w:p>
    <w:p w14:paraId="51245DF8" w14:textId="70D0A8D9" w:rsidR="008E37C6" w:rsidRPr="00255222" w:rsidRDefault="008E37C6" w:rsidP="008E37C6">
      <w:pPr>
        <w:spacing w:beforeLines="0" w:afterLines="0"/>
        <w:rPr>
          <w:rFonts w:eastAsia="黑体" w:cs="Arial"/>
        </w:rPr>
      </w:pPr>
      <w:r w:rsidRPr="00255222">
        <w:rPr>
          <w:rFonts w:eastAsia="黑体" w:cs="Arial"/>
        </w:rPr>
        <w:t>导入烧录包，当看到工具的</w:t>
      </w:r>
      <w:r w:rsidRPr="00255222">
        <w:rPr>
          <w:rFonts w:eastAsia="黑体" w:cs="Arial"/>
        </w:rPr>
        <w:t>Key</w:t>
      </w:r>
      <w:r w:rsidRPr="00255222">
        <w:rPr>
          <w:rFonts w:eastAsia="黑体" w:cs="Arial"/>
        </w:rPr>
        <w:t>列表有需要烧录的</w:t>
      </w:r>
      <w:r w:rsidRPr="00255222">
        <w:rPr>
          <w:rFonts w:eastAsia="黑体" w:cs="Arial"/>
        </w:rPr>
        <w:t>Key</w:t>
      </w:r>
      <w:r w:rsidRPr="00255222">
        <w:rPr>
          <w:rFonts w:eastAsia="黑体" w:cs="Arial"/>
        </w:rPr>
        <w:t>的名字和数量显示时（图</w:t>
      </w:r>
      <w:r w:rsidR="007517F5" w:rsidRPr="00255222">
        <w:rPr>
          <w:rFonts w:eastAsia="黑体" w:cs="Arial"/>
        </w:rPr>
        <w:t>6</w:t>
      </w:r>
      <w:r w:rsidRPr="00255222">
        <w:rPr>
          <w:rFonts w:eastAsia="黑体" w:cs="Arial"/>
        </w:rPr>
        <w:t>.1</w:t>
      </w:r>
      <w:r w:rsidRPr="00255222">
        <w:rPr>
          <w:rFonts w:eastAsia="黑体" w:cs="Arial"/>
        </w:rPr>
        <w:t>），说明</w:t>
      </w:r>
      <w:r w:rsidRPr="00255222">
        <w:rPr>
          <w:rFonts w:eastAsia="黑体" w:cs="Arial"/>
        </w:rPr>
        <w:t>Key</w:t>
      </w:r>
      <w:r w:rsidRPr="00255222">
        <w:rPr>
          <w:rFonts w:eastAsia="黑体" w:cs="Arial"/>
        </w:rPr>
        <w:t>包导入成功并</w:t>
      </w:r>
      <w:r w:rsidRPr="00255222">
        <w:rPr>
          <w:rFonts w:eastAsia="黑体" w:cs="Arial"/>
        </w:rPr>
        <w:t>Key</w:t>
      </w:r>
      <w:r w:rsidRPr="00255222">
        <w:rPr>
          <w:rFonts w:eastAsia="黑体" w:cs="Arial"/>
        </w:rPr>
        <w:t>配置正确，可以开始烧录。</w:t>
      </w:r>
    </w:p>
    <w:p w14:paraId="22C9012E" w14:textId="528F03FF" w:rsidR="008E37C6" w:rsidRPr="00255222" w:rsidRDefault="008E37C6" w:rsidP="008E37C6">
      <w:pPr>
        <w:spacing w:before="156" w:after="156"/>
        <w:rPr>
          <w:rFonts w:cs="Arial"/>
          <w:sz w:val="24"/>
          <w:szCs w:val="24"/>
        </w:rPr>
      </w:pPr>
      <w:proofErr w:type="spellStart"/>
      <w:r w:rsidRPr="00255222">
        <w:rPr>
          <w:rFonts w:eastAsia="黑体" w:cs="Arial"/>
        </w:rPr>
        <w:t>Efuse</w:t>
      </w:r>
      <w:proofErr w:type="spellEnd"/>
      <w:r w:rsidRPr="00255222">
        <w:rPr>
          <w:rFonts w:eastAsia="黑体" w:cs="Arial"/>
        </w:rPr>
        <w:t>分为</w:t>
      </w:r>
      <w:r w:rsidRPr="00255222">
        <w:rPr>
          <w:rFonts w:eastAsia="黑体" w:cs="Arial"/>
        </w:rPr>
        <w:t>2</w:t>
      </w:r>
      <w:r w:rsidRPr="00255222">
        <w:rPr>
          <w:rFonts w:eastAsia="黑体" w:cs="Arial"/>
        </w:rPr>
        <w:t>种格式，</w:t>
      </w:r>
      <w:r w:rsidRPr="00255222">
        <w:rPr>
          <w:rFonts w:eastAsia="黑体" w:cs="Arial"/>
        </w:rPr>
        <w:t>pattern</w:t>
      </w:r>
      <w:r w:rsidRPr="00255222">
        <w:rPr>
          <w:rFonts w:eastAsia="黑体" w:cs="Arial"/>
        </w:rPr>
        <w:t>模式和</w:t>
      </w:r>
      <w:r w:rsidRPr="00255222">
        <w:rPr>
          <w:rFonts w:eastAsia="黑体" w:cs="Arial"/>
        </w:rPr>
        <w:t>obj</w:t>
      </w:r>
      <w:r w:rsidRPr="00255222">
        <w:rPr>
          <w:rFonts w:eastAsia="黑体" w:cs="Arial"/>
        </w:rPr>
        <w:t>模式，老芯片通常是</w:t>
      </w:r>
      <w:r w:rsidRPr="00255222">
        <w:rPr>
          <w:rFonts w:eastAsia="黑体" w:cs="Arial"/>
        </w:rPr>
        <w:t>pattern</w:t>
      </w:r>
      <w:r w:rsidRPr="00255222">
        <w:rPr>
          <w:rFonts w:eastAsia="黑体" w:cs="Arial"/>
        </w:rPr>
        <w:t>模式，新芯片通常是</w:t>
      </w:r>
      <w:r w:rsidRPr="00255222">
        <w:rPr>
          <w:rFonts w:eastAsia="黑体" w:cs="Arial"/>
        </w:rPr>
        <w:t>obj</w:t>
      </w:r>
      <w:r w:rsidRPr="00255222">
        <w:rPr>
          <w:rFonts w:eastAsia="黑体" w:cs="Arial"/>
        </w:rPr>
        <w:t>模式</w:t>
      </w:r>
      <w:r w:rsidRPr="00255222">
        <w:rPr>
          <w:rFonts w:cs="Arial"/>
          <w:sz w:val="24"/>
          <w:szCs w:val="24"/>
        </w:rPr>
        <w:t>。</w:t>
      </w:r>
    </w:p>
    <w:p w14:paraId="143F02AD" w14:textId="6A822711" w:rsidR="008E37C6" w:rsidRPr="00255222" w:rsidRDefault="003C16A4" w:rsidP="008E37C6">
      <w:pPr>
        <w:pStyle w:val="Title2"/>
        <w:spacing w:before="156" w:after="156"/>
        <w:rPr>
          <w:bCs/>
          <w:iCs/>
        </w:rPr>
      </w:pPr>
      <w:bookmarkStart w:id="105" w:name="_Toc10714"/>
      <w:r w:rsidRPr="00255222">
        <w:rPr>
          <w:bCs/>
          <w:iCs/>
        </w:rPr>
        <w:t xml:space="preserve"> </w:t>
      </w:r>
      <w:bookmarkStart w:id="106" w:name="_Toc166315247"/>
      <w:r w:rsidRPr="00255222">
        <w:rPr>
          <w:bCs/>
          <w:iCs/>
        </w:rPr>
        <w:t>P</w:t>
      </w:r>
      <w:r w:rsidR="008E37C6" w:rsidRPr="00255222">
        <w:rPr>
          <w:bCs/>
          <w:iCs/>
        </w:rPr>
        <w:t>attern</w:t>
      </w:r>
      <w:r w:rsidR="008E37C6" w:rsidRPr="00255222">
        <w:rPr>
          <w:bCs/>
          <w:iCs/>
        </w:rPr>
        <w:t>模式</w:t>
      </w:r>
      <w:bookmarkEnd w:id="105"/>
      <w:bookmarkEnd w:id="106"/>
    </w:p>
    <w:p w14:paraId="50566CD4" w14:textId="618C937B" w:rsidR="008E37C6" w:rsidRPr="00255222" w:rsidRDefault="008E37C6" w:rsidP="001D1F65">
      <w:pPr>
        <w:spacing w:beforeLines="0" w:afterLines="0"/>
        <w:rPr>
          <w:rFonts w:eastAsia="黑体" w:cs="Arial"/>
        </w:rPr>
      </w:pPr>
      <w:r w:rsidRPr="00255222">
        <w:rPr>
          <w:rFonts w:eastAsia="黑体" w:cs="Arial"/>
        </w:rPr>
        <w:t>老芯片通常是</w:t>
      </w:r>
      <w:r w:rsidRPr="00255222">
        <w:rPr>
          <w:rFonts w:eastAsia="黑体" w:cs="Arial"/>
        </w:rPr>
        <w:t>pattern</w:t>
      </w:r>
      <w:r w:rsidRPr="00255222">
        <w:rPr>
          <w:rFonts w:eastAsia="黑体" w:cs="Arial"/>
        </w:rPr>
        <w:t>模式，即二进制格式。</w:t>
      </w:r>
    </w:p>
    <w:p w14:paraId="1E99F3E2" w14:textId="77777777" w:rsidR="008E37C6" w:rsidRPr="00255222" w:rsidRDefault="008E37C6" w:rsidP="001D1F65">
      <w:pPr>
        <w:spacing w:beforeLines="0" w:afterLines="0"/>
        <w:rPr>
          <w:rFonts w:eastAsia="黑体" w:cs="Arial"/>
        </w:rPr>
      </w:pPr>
      <w:r w:rsidRPr="00255222">
        <w:rPr>
          <w:rFonts w:eastAsia="黑体" w:cs="Arial"/>
        </w:rPr>
        <w:t>如果是单个</w:t>
      </w:r>
      <w:r w:rsidRPr="00255222">
        <w:rPr>
          <w:rFonts w:eastAsia="黑体" w:cs="Arial"/>
        </w:rPr>
        <w:t xml:space="preserve">secure boot </w:t>
      </w:r>
      <w:proofErr w:type="spellStart"/>
      <w:r w:rsidRPr="00255222">
        <w:rPr>
          <w:rFonts w:eastAsia="黑体" w:cs="Arial"/>
        </w:rPr>
        <w:t>efuse</w:t>
      </w:r>
      <w:proofErr w:type="spellEnd"/>
      <w:r w:rsidRPr="00255222">
        <w:rPr>
          <w:rFonts w:eastAsia="黑体" w:cs="Arial"/>
        </w:rPr>
        <w:t>，则</w:t>
      </w:r>
      <w:proofErr w:type="spellStart"/>
      <w:r w:rsidRPr="00255222">
        <w:rPr>
          <w:rFonts w:eastAsia="黑体" w:cs="Arial"/>
        </w:rPr>
        <w:t>keyname</w:t>
      </w:r>
      <w:proofErr w:type="spellEnd"/>
      <w:r w:rsidRPr="00255222">
        <w:rPr>
          <w:rFonts w:eastAsia="黑体" w:cs="Arial"/>
        </w:rPr>
        <w:t>是</w:t>
      </w:r>
      <w:proofErr w:type="spellStart"/>
      <w:r w:rsidRPr="00255222">
        <w:rPr>
          <w:rFonts w:eastAsia="黑体" w:cs="Arial"/>
        </w:rPr>
        <w:t>secure_boot_set</w:t>
      </w:r>
      <w:proofErr w:type="spellEnd"/>
      <w:r w:rsidRPr="00255222">
        <w:rPr>
          <w:rFonts w:eastAsia="黑体" w:cs="Arial"/>
        </w:rPr>
        <w:t>;</w:t>
      </w:r>
    </w:p>
    <w:p w14:paraId="132DEA0A" w14:textId="77777777" w:rsidR="008E37C6" w:rsidRPr="00255222" w:rsidRDefault="008E37C6" w:rsidP="001D1F65">
      <w:pPr>
        <w:spacing w:beforeLines="0" w:afterLines="0"/>
        <w:rPr>
          <w:rFonts w:eastAsia="黑体" w:cs="Arial"/>
        </w:rPr>
      </w:pPr>
      <w:r w:rsidRPr="00255222">
        <w:rPr>
          <w:rFonts w:eastAsia="黑体" w:cs="Arial"/>
        </w:rPr>
        <w:t>如果有多个</w:t>
      </w:r>
      <w:proofErr w:type="spellStart"/>
      <w:r w:rsidRPr="00255222">
        <w:rPr>
          <w:rFonts w:eastAsia="黑体" w:cs="Arial"/>
        </w:rPr>
        <w:t>efuse</w:t>
      </w:r>
      <w:proofErr w:type="spellEnd"/>
      <w:r w:rsidRPr="00255222">
        <w:rPr>
          <w:rFonts w:eastAsia="黑体" w:cs="Arial"/>
        </w:rPr>
        <w:t>，则</w:t>
      </w:r>
      <w:r w:rsidRPr="00255222">
        <w:rPr>
          <w:rFonts w:eastAsia="黑体" w:cs="Arial"/>
        </w:rPr>
        <w:t xml:space="preserve">secure boot </w:t>
      </w:r>
      <w:proofErr w:type="spellStart"/>
      <w:r w:rsidRPr="00255222">
        <w:rPr>
          <w:rFonts w:eastAsia="黑体" w:cs="Arial"/>
        </w:rPr>
        <w:t>efuse</w:t>
      </w:r>
      <w:proofErr w:type="spellEnd"/>
      <w:r w:rsidRPr="00255222">
        <w:rPr>
          <w:rFonts w:eastAsia="黑体" w:cs="Arial"/>
        </w:rPr>
        <w:t>的</w:t>
      </w:r>
      <w:proofErr w:type="spellStart"/>
      <w:r w:rsidRPr="00255222">
        <w:rPr>
          <w:rFonts w:eastAsia="黑体" w:cs="Arial"/>
        </w:rPr>
        <w:t>keyname</w:t>
      </w:r>
      <w:proofErr w:type="spellEnd"/>
      <w:r w:rsidRPr="00255222">
        <w:rPr>
          <w:rFonts w:eastAsia="黑体" w:cs="Arial"/>
        </w:rPr>
        <w:t>必须是</w:t>
      </w:r>
      <w:proofErr w:type="spellStart"/>
      <w:r w:rsidRPr="00255222">
        <w:rPr>
          <w:rFonts w:eastAsia="黑体" w:cs="Arial"/>
        </w:rPr>
        <w:t>secure_boot_set</w:t>
      </w:r>
      <w:proofErr w:type="spellEnd"/>
      <w:r w:rsidRPr="00255222">
        <w:rPr>
          <w:rFonts w:eastAsia="黑体" w:cs="Arial"/>
        </w:rPr>
        <w:t xml:space="preserve">, </w:t>
      </w:r>
      <w:r w:rsidRPr="00255222">
        <w:rPr>
          <w:rFonts w:eastAsia="黑体" w:cs="Arial"/>
        </w:rPr>
        <w:t>其它非</w:t>
      </w:r>
      <w:r w:rsidRPr="00255222">
        <w:rPr>
          <w:rFonts w:eastAsia="黑体" w:cs="Arial"/>
        </w:rPr>
        <w:t>secure boot</w:t>
      </w:r>
      <w:r w:rsidRPr="00255222">
        <w:rPr>
          <w:rFonts w:eastAsia="黑体" w:cs="Arial"/>
        </w:rPr>
        <w:t>的</w:t>
      </w:r>
      <w:proofErr w:type="spellStart"/>
      <w:r w:rsidRPr="00255222">
        <w:rPr>
          <w:rFonts w:eastAsia="黑体" w:cs="Arial"/>
        </w:rPr>
        <w:t>keyname</w:t>
      </w:r>
      <w:proofErr w:type="spellEnd"/>
      <w:r w:rsidRPr="00255222">
        <w:rPr>
          <w:rFonts w:eastAsia="黑体" w:cs="Arial"/>
        </w:rPr>
        <w:t>名为</w:t>
      </w:r>
      <w:proofErr w:type="spellStart"/>
      <w:r w:rsidRPr="00255222">
        <w:rPr>
          <w:rFonts w:eastAsia="黑体" w:cs="Arial"/>
        </w:rPr>
        <w:t>amlogic_pattern_xxx</w:t>
      </w:r>
      <w:proofErr w:type="spellEnd"/>
      <w:r w:rsidRPr="00255222">
        <w:rPr>
          <w:rFonts w:eastAsia="黑体" w:cs="Arial"/>
        </w:rPr>
        <w:t>，其中非</w:t>
      </w:r>
      <w:proofErr w:type="spellStart"/>
      <w:r w:rsidRPr="00255222">
        <w:rPr>
          <w:rFonts w:eastAsia="黑体" w:cs="Arial"/>
        </w:rPr>
        <w:t>secure_boot</w:t>
      </w:r>
      <w:proofErr w:type="spellEnd"/>
      <w:r w:rsidRPr="00255222">
        <w:rPr>
          <w:rFonts w:eastAsia="黑体" w:cs="Arial"/>
        </w:rPr>
        <w:t xml:space="preserve"> </w:t>
      </w:r>
      <w:proofErr w:type="spellStart"/>
      <w:r w:rsidRPr="00255222">
        <w:rPr>
          <w:rFonts w:eastAsia="黑体" w:cs="Arial"/>
        </w:rPr>
        <w:t>efuse</w:t>
      </w:r>
      <w:proofErr w:type="spellEnd"/>
      <w:r w:rsidRPr="00255222">
        <w:rPr>
          <w:rFonts w:eastAsia="黑体" w:cs="Arial"/>
        </w:rPr>
        <w:t xml:space="preserve"> pattern</w:t>
      </w:r>
      <w:r w:rsidRPr="00255222">
        <w:rPr>
          <w:rFonts w:eastAsia="黑体" w:cs="Arial"/>
        </w:rPr>
        <w:t>可有多个，如</w:t>
      </w:r>
      <w:proofErr w:type="spellStart"/>
      <w:r w:rsidRPr="00255222">
        <w:rPr>
          <w:rFonts w:eastAsia="黑体" w:cs="Arial"/>
        </w:rPr>
        <w:t>amlogic_pattern_drm</w:t>
      </w:r>
      <w:proofErr w:type="spellEnd"/>
      <w:r w:rsidRPr="00255222">
        <w:rPr>
          <w:rFonts w:eastAsia="黑体" w:cs="Arial"/>
        </w:rPr>
        <w:t xml:space="preserve">, </w:t>
      </w:r>
      <w:proofErr w:type="spellStart"/>
      <w:r w:rsidRPr="00255222">
        <w:rPr>
          <w:rFonts w:eastAsia="黑体" w:cs="Arial"/>
        </w:rPr>
        <w:t>amlogic_pattern_usb_pwd</w:t>
      </w:r>
      <w:proofErr w:type="spellEnd"/>
      <w:r w:rsidRPr="00255222">
        <w:rPr>
          <w:rFonts w:eastAsia="黑体" w:cs="Arial"/>
        </w:rPr>
        <w:t>。</w:t>
      </w:r>
    </w:p>
    <w:p w14:paraId="6378394D" w14:textId="77777777" w:rsidR="008E37C6" w:rsidRPr="00255222" w:rsidRDefault="008E37C6" w:rsidP="001D1F65">
      <w:pPr>
        <w:spacing w:beforeLines="0" w:afterLines="0"/>
        <w:rPr>
          <w:rFonts w:eastAsia="黑体" w:cs="Arial"/>
        </w:rPr>
      </w:pPr>
      <w:r w:rsidRPr="00255222">
        <w:rPr>
          <w:rFonts w:eastAsia="黑体" w:cs="Arial"/>
        </w:rPr>
        <w:t xml:space="preserve">Secure boot pattern, </w:t>
      </w:r>
      <w:r w:rsidRPr="00255222">
        <w:rPr>
          <w:rFonts w:eastAsia="黑体" w:cs="Arial"/>
        </w:rPr>
        <w:t>即</w:t>
      </w:r>
      <w:proofErr w:type="spellStart"/>
      <w:r w:rsidRPr="00255222">
        <w:rPr>
          <w:rFonts w:eastAsia="黑体" w:cs="Arial"/>
        </w:rPr>
        <w:t>secure_boot_set</w:t>
      </w:r>
      <w:proofErr w:type="spellEnd"/>
      <w:r w:rsidRPr="00255222">
        <w:rPr>
          <w:rFonts w:eastAsia="黑体" w:cs="Arial"/>
        </w:rPr>
        <w:t xml:space="preserve">, </w:t>
      </w:r>
      <w:r w:rsidRPr="00255222">
        <w:rPr>
          <w:rFonts w:eastAsia="黑体" w:cs="Arial"/>
        </w:rPr>
        <w:t>一旦烧录了，那么断电重启之后，</w:t>
      </w:r>
      <w:r w:rsidRPr="00255222">
        <w:rPr>
          <w:rFonts w:eastAsia="黑体" w:cs="Arial"/>
        </w:rPr>
        <w:t>soc</w:t>
      </w:r>
      <w:r w:rsidRPr="00255222">
        <w:rPr>
          <w:rFonts w:eastAsia="黑体" w:cs="Arial"/>
        </w:rPr>
        <w:t>进入加密状态，任何试图使用工具再烧录</w:t>
      </w:r>
      <w:proofErr w:type="spellStart"/>
      <w:r w:rsidRPr="00255222">
        <w:rPr>
          <w:rFonts w:eastAsia="黑体" w:cs="Arial"/>
        </w:rPr>
        <w:t>secure_boot_set</w:t>
      </w:r>
      <w:proofErr w:type="spellEnd"/>
      <w:r w:rsidRPr="00255222">
        <w:rPr>
          <w:rFonts w:eastAsia="黑体" w:cs="Arial"/>
        </w:rPr>
        <w:t>或者</w:t>
      </w:r>
      <w:proofErr w:type="spellStart"/>
      <w:r w:rsidRPr="00255222">
        <w:rPr>
          <w:rFonts w:eastAsia="黑体" w:cs="Arial"/>
        </w:rPr>
        <w:t>amlogic_pattern_xxx</w:t>
      </w:r>
      <w:proofErr w:type="spellEnd"/>
      <w:r w:rsidRPr="00255222">
        <w:rPr>
          <w:rFonts w:eastAsia="黑体" w:cs="Arial"/>
        </w:rPr>
        <w:t>，都会被忽略</w:t>
      </w:r>
      <w:proofErr w:type="gramStart"/>
      <w:r w:rsidRPr="00255222">
        <w:rPr>
          <w:rFonts w:eastAsia="黑体" w:cs="Arial"/>
        </w:rPr>
        <w:t>不</w:t>
      </w:r>
      <w:proofErr w:type="gramEnd"/>
      <w:r w:rsidRPr="00255222">
        <w:rPr>
          <w:rFonts w:eastAsia="黑体" w:cs="Arial"/>
        </w:rPr>
        <w:t>再处理。</w:t>
      </w:r>
    </w:p>
    <w:p w14:paraId="163B3D9B" w14:textId="71871A46" w:rsidR="008E37C6" w:rsidRPr="00255222" w:rsidRDefault="008E37C6" w:rsidP="001D1F65">
      <w:pPr>
        <w:spacing w:beforeLines="0" w:afterLines="0"/>
        <w:rPr>
          <w:rFonts w:eastAsia="黑体" w:cs="Arial"/>
        </w:rPr>
      </w:pPr>
      <w:r w:rsidRPr="00255222">
        <w:rPr>
          <w:rFonts w:eastAsia="黑体" w:cs="Arial"/>
        </w:rPr>
        <w:t>已经烧录过</w:t>
      </w:r>
      <w:r w:rsidRPr="00255222">
        <w:rPr>
          <w:rFonts w:eastAsia="黑体" w:cs="Arial"/>
        </w:rPr>
        <w:t>secure boot enable</w:t>
      </w:r>
      <w:r w:rsidRPr="00255222">
        <w:rPr>
          <w:rFonts w:eastAsia="黑体" w:cs="Arial"/>
        </w:rPr>
        <w:t>的</w:t>
      </w:r>
      <w:proofErr w:type="spellStart"/>
      <w:r w:rsidRPr="00255222">
        <w:rPr>
          <w:rFonts w:eastAsia="黑体" w:cs="Arial"/>
        </w:rPr>
        <w:t>efuse</w:t>
      </w:r>
      <w:proofErr w:type="spellEnd"/>
      <w:r w:rsidRPr="00255222">
        <w:rPr>
          <w:rFonts w:eastAsia="黑体" w:cs="Arial"/>
        </w:rPr>
        <w:t xml:space="preserve"> pattern</w:t>
      </w:r>
      <w:r w:rsidRPr="00255222">
        <w:rPr>
          <w:rFonts w:eastAsia="黑体" w:cs="Arial"/>
        </w:rPr>
        <w:t>，需要再烧</w:t>
      </w:r>
      <w:proofErr w:type="gramStart"/>
      <w:r w:rsidRPr="00255222">
        <w:rPr>
          <w:rFonts w:eastAsia="黑体" w:cs="Arial"/>
        </w:rPr>
        <w:t>录其它</w:t>
      </w:r>
      <w:proofErr w:type="gramEnd"/>
      <w:r w:rsidRPr="00255222">
        <w:rPr>
          <w:rFonts w:eastAsia="黑体" w:cs="Arial"/>
        </w:rPr>
        <w:t>pattern</w:t>
      </w:r>
      <w:r w:rsidRPr="00255222">
        <w:rPr>
          <w:rFonts w:eastAsia="黑体" w:cs="Arial"/>
        </w:rPr>
        <w:t>可用其它</w:t>
      </w:r>
      <w:proofErr w:type="spellStart"/>
      <w:r w:rsidRPr="00255222">
        <w:rPr>
          <w:rFonts w:eastAsia="黑体" w:cs="Arial"/>
        </w:rPr>
        <w:t>usb</w:t>
      </w:r>
      <w:proofErr w:type="spellEnd"/>
      <w:r w:rsidRPr="00255222">
        <w:rPr>
          <w:rFonts w:eastAsia="黑体" w:cs="Arial"/>
        </w:rPr>
        <w:t>工具以外的方式去烧录。推荐工厂生产过程只在一个工位烧录一个或多个</w:t>
      </w:r>
      <w:proofErr w:type="spellStart"/>
      <w:r w:rsidRPr="00255222">
        <w:rPr>
          <w:rFonts w:eastAsia="黑体" w:cs="Arial"/>
        </w:rPr>
        <w:t>efuse</w:t>
      </w:r>
      <w:proofErr w:type="spellEnd"/>
      <w:r w:rsidRPr="00255222">
        <w:rPr>
          <w:rFonts w:eastAsia="黑体" w:cs="Arial"/>
        </w:rPr>
        <w:t>。</w:t>
      </w:r>
    </w:p>
    <w:p w14:paraId="79B715BB" w14:textId="43BF5DEA" w:rsidR="008E37C6" w:rsidRPr="00255222" w:rsidRDefault="003C16A4" w:rsidP="008E37C6">
      <w:pPr>
        <w:pStyle w:val="Title2"/>
        <w:spacing w:before="156" w:after="156"/>
        <w:rPr>
          <w:bCs/>
          <w:iCs/>
        </w:rPr>
      </w:pPr>
      <w:bookmarkStart w:id="107" w:name="_Toc6909"/>
      <w:r w:rsidRPr="00255222">
        <w:rPr>
          <w:bCs/>
          <w:iCs/>
        </w:rPr>
        <w:t xml:space="preserve"> </w:t>
      </w:r>
      <w:bookmarkStart w:id="108" w:name="_Toc166315248"/>
      <w:r w:rsidR="008E37C6" w:rsidRPr="00255222">
        <w:rPr>
          <w:bCs/>
          <w:iCs/>
        </w:rPr>
        <w:t>Obj</w:t>
      </w:r>
      <w:r w:rsidR="008E37C6" w:rsidRPr="00255222">
        <w:rPr>
          <w:bCs/>
          <w:iCs/>
        </w:rPr>
        <w:t>模式</w:t>
      </w:r>
      <w:bookmarkEnd w:id="107"/>
      <w:bookmarkEnd w:id="108"/>
    </w:p>
    <w:p w14:paraId="7FC9B080" w14:textId="26897DCB" w:rsidR="008E37C6" w:rsidRPr="00255222" w:rsidRDefault="008E37C6" w:rsidP="008E37C6">
      <w:pPr>
        <w:spacing w:beforeLines="0" w:afterLines="0"/>
        <w:rPr>
          <w:rFonts w:eastAsia="黑体" w:cs="Arial"/>
        </w:rPr>
      </w:pPr>
      <w:r w:rsidRPr="00255222">
        <w:rPr>
          <w:rFonts w:eastAsia="黑体" w:cs="Arial"/>
        </w:rPr>
        <w:t>新芯片可用</w:t>
      </w:r>
      <w:r w:rsidRPr="00255222">
        <w:rPr>
          <w:rFonts w:eastAsia="黑体" w:cs="Arial"/>
        </w:rPr>
        <w:t>obj</w:t>
      </w:r>
      <w:r w:rsidRPr="00255222">
        <w:rPr>
          <w:rFonts w:eastAsia="黑体" w:cs="Arial"/>
        </w:rPr>
        <w:t>模式，即文本格式。单个</w:t>
      </w:r>
      <w:r w:rsidRPr="00255222">
        <w:rPr>
          <w:rFonts w:eastAsia="黑体" w:cs="Arial"/>
        </w:rPr>
        <w:t xml:space="preserve">secure boot </w:t>
      </w:r>
      <w:proofErr w:type="spellStart"/>
      <w:r w:rsidRPr="00255222">
        <w:rPr>
          <w:rFonts w:eastAsia="黑体" w:cs="Arial"/>
        </w:rPr>
        <w:t>efuse</w:t>
      </w:r>
      <w:proofErr w:type="spellEnd"/>
      <w:r w:rsidRPr="00255222">
        <w:rPr>
          <w:rFonts w:eastAsia="黑体" w:cs="Arial"/>
        </w:rPr>
        <w:t>烧录的</w:t>
      </w:r>
      <w:proofErr w:type="spellStart"/>
      <w:r w:rsidRPr="00255222">
        <w:rPr>
          <w:rFonts w:eastAsia="黑体" w:cs="Arial"/>
        </w:rPr>
        <w:t>keyname</w:t>
      </w:r>
      <w:proofErr w:type="spellEnd"/>
      <w:r w:rsidRPr="00255222">
        <w:rPr>
          <w:rFonts w:eastAsia="黑体" w:cs="Arial"/>
        </w:rPr>
        <w:t>是</w:t>
      </w:r>
      <w:proofErr w:type="spellStart"/>
      <w:r w:rsidRPr="00255222">
        <w:rPr>
          <w:rFonts w:eastAsia="黑体" w:cs="Arial"/>
        </w:rPr>
        <w:t>secure_boot_objects</w:t>
      </w:r>
      <w:proofErr w:type="spellEnd"/>
      <w:r w:rsidRPr="00255222">
        <w:rPr>
          <w:rFonts w:eastAsia="黑体" w:cs="Arial"/>
        </w:rPr>
        <w:t>，多个非</w:t>
      </w:r>
      <w:r w:rsidRPr="00255222">
        <w:rPr>
          <w:rFonts w:eastAsia="黑体" w:cs="Arial"/>
        </w:rPr>
        <w:t xml:space="preserve">secure boot </w:t>
      </w:r>
      <w:proofErr w:type="spellStart"/>
      <w:r w:rsidRPr="00255222">
        <w:rPr>
          <w:rFonts w:eastAsia="黑体" w:cs="Arial"/>
        </w:rPr>
        <w:t>efuse</w:t>
      </w:r>
      <w:proofErr w:type="spellEnd"/>
      <w:r w:rsidRPr="00255222">
        <w:rPr>
          <w:rFonts w:eastAsia="黑体" w:cs="Arial"/>
        </w:rPr>
        <w:t>的</w:t>
      </w:r>
      <w:proofErr w:type="spellStart"/>
      <w:r w:rsidRPr="00255222">
        <w:rPr>
          <w:rFonts w:eastAsia="黑体" w:cs="Arial"/>
        </w:rPr>
        <w:t>keyname</w:t>
      </w:r>
      <w:proofErr w:type="spellEnd"/>
      <w:r w:rsidRPr="00255222">
        <w:rPr>
          <w:rFonts w:eastAsia="黑体" w:cs="Arial"/>
        </w:rPr>
        <w:t>名为</w:t>
      </w:r>
      <w:proofErr w:type="spellStart"/>
      <w:r w:rsidRPr="00255222">
        <w:rPr>
          <w:rFonts w:eastAsia="黑体" w:cs="Arial"/>
        </w:rPr>
        <w:t>amlogic_efuse_obj_xxxx</w:t>
      </w:r>
      <w:proofErr w:type="spellEnd"/>
      <w:r w:rsidRPr="00255222">
        <w:rPr>
          <w:rFonts w:eastAsia="黑体" w:cs="Arial"/>
        </w:rPr>
        <w:t>，可以有多个。</w:t>
      </w:r>
    </w:p>
    <w:p w14:paraId="77850B38" w14:textId="77777777" w:rsidR="008E37C6" w:rsidRPr="00255222" w:rsidRDefault="008E37C6" w:rsidP="008E37C6">
      <w:pPr>
        <w:spacing w:beforeLines="0" w:afterLines="0"/>
        <w:rPr>
          <w:rFonts w:eastAsia="黑体" w:cs="Arial"/>
        </w:rPr>
      </w:pPr>
      <w:r w:rsidRPr="00255222">
        <w:rPr>
          <w:rFonts w:eastAsia="黑体" w:cs="Arial"/>
        </w:rPr>
        <w:t>开发模式下，已经烧录过</w:t>
      </w:r>
      <w:r w:rsidRPr="00255222">
        <w:rPr>
          <w:rFonts w:eastAsia="黑体" w:cs="Arial"/>
        </w:rPr>
        <w:t>secure boot enable</w:t>
      </w:r>
      <w:r w:rsidRPr="00255222">
        <w:rPr>
          <w:rFonts w:eastAsia="黑体" w:cs="Arial"/>
        </w:rPr>
        <w:t>的</w:t>
      </w:r>
      <w:proofErr w:type="spellStart"/>
      <w:r w:rsidRPr="00255222">
        <w:rPr>
          <w:rFonts w:eastAsia="黑体" w:cs="Arial"/>
        </w:rPr>
        <w:t>efuse</w:t>
      </w:r>
      <w:proofErr w:type="spellEnd"/>
      <w:r w:rsidRPr="00255222">
        <w:rPr>
          <w:rFonts w:eastAsia="黑体" w:cs="Arial"/>
        </w:rPr>
        <w:t xml:space="preserve"> obj</w:t>
      </w:r>
      <w:r w:rsidRPr="00255222">
        <w:rPr>
          <w:rFonts w:eastAsia="黑体" w:cs="Arial"/>
        </w:rPr>
        <w:t>，其它</w:t>
      </w:r>
      <w:proofErr w:type="spellStart"/>
      <w:r w:rsidRPr="00255222">
        <w:rPr>
          <w:rFonts w:eastAsia="黑体" w:cs="Arial"/>
        </w:rPr>
        <w:t>efuse</w:t>
      </w:r>
      <w:proofErr w:type="spellEnd"/>
      <w:r w:rsidRPr="00255222">
        <w:rPr>
          <w:rFonts w:eastAsia="黑体" w:cs="Arial"/>
        </w:rPr>
        <w:t xml:space="preserve"> obj</w:t>
      </w:r>
      <w:r w:rsidRPr="00255222">
        <w:rPr>
          <w:rFonts w:eastAsia="黑体" w:cs="Arial"/>
        </w:rPr>
        <w:t>可以单独烧录。</w:t>
      </w:r>
    </w:p>
    <w:p w14:paraId="460C52C3" w14:textId="49DFE023" w:rsidR="008E37C6" w:rsidRPr="00255222" w:rsidRDefault="003C16A4" w:rsidP="008E37C6">
      <w:pPr>
        <w:pStyle w:val="Title2"/>
        <w:spacing w:before="156" w:after="156"/>
        <w:rPr>
          <w:bCs/>
          <w:iCs/>
        </w:rPr>
      </w:pPr>
      <w:bookmarkStart w:id="109" w:name="_Toc1276"/>
      <w:r w:rsidRPr="00255222">
        <w:rPr>
          <w:bCs/>
          <w:iCs/>
        </w:rPr>
        <w:t xml:space="preserve"> </w:t>
      </w:r>
      <w:bookmarkStart w:id="110" w:name="_Toc166315249"/>
      <w:r w:rsidR="008E37C6" w:rsidRPr="00255222">
        <w:rPr>
          <w:bCs/>
          <w:iCs/>
        </w:rPr>
        <w:t>烧录配置示例</w:t>
      </w:r>
      <w:bookmarkEnd w:id="109"/>
      <w:bookmarkEnd w:id="110"/>
    </w:p>
    <w:p w14:paraId="61CFE093" w14:textId="77777777" w:rsidR="008E37C6" w:rsidRPr="00255222" w:rsidRDefault="008E37C6" w:rsidP="008E37C6">
      <w:pPr>
        <w:spacing w:beforeLines="0" w:afterLines="0"/>
        <w:rPr>
          <w:rFonts w:eastAsia="黑体" w:cs="Arial"/>
        </w:rPr>
      </w:pPr>
      <w:r w:rsidRPr="00255222">
        <w:rPr>
          <w:rFonts w:eastAsia="黑体" w:cs="Arial"/>
        </w:rPr>
        <w:t>客户生成了加密的</w:t>
      </w:r>
      <w:r w:rsidRPr="00255222">
        <w:rPr>
          <w:rFonts w:eastAsia="黑体" w:cs="Arial"/>
        </w:rPr>
        <w:t>SECURE_BOOT_SET</w:t>
      </w:r>
      <w:r w:rsidRPr="00255222">
        <w:rPr>
          <w:rFonts w:eastAsia="黑体" w:cs="Arial"/>
        </w:rPr>
        <w:t>文件，同时还有一个</w:t>
      </w:r>
      <w:proofErr w:type="spellStart"/>
      <w:r w:rsidRPr="00255222">
        <w:rPr>
          <w:rFonts w:eastAsia="黑体" w:cs="Arial"/>
        </w:rPr>
        <w:t>audio.efuse</w:t>
      </w:r>
      <w:proofErr w:type="spellEnd"/>
      <w:r w:rsidRPr="00255222">
        <w:rPr>
          <w:rFonts w:eastAsia="黑体" w:cs="Arial"/>
        </w:rPr>
        <w:t>，每个板子都是这同一个</w:t>
      </w:r>
      <w:proofErr w:type="spellStart"/>
      <w:r w:rsidRPr="00255222">
        <w:rPr>
          <w:rFonts w:eastAsia="黑体" w:cs="Arial"/>
        </w:rPr>
        <w:t>audio.efuse</w:t>
      </w:r>
      <w:proofErr w:type="spellEnd"/>
      <w:r w:rsidRPr="00255222">
        <w:rPr>
          <w:rFonts w:eastAsia="黑体" w:cs="Arial"/>
        </w:rPr>
        <w:t>需要烧录，则</w:t>
      </w:r>
      <w:r w:rsidRPr="00255222">
        <w:rPr>
          <w:rFonts w:eastAsia="黑体" w:cs="Arial"/>
        </w:rPr>
        <w:t>KeysProviderCfg.ini</w:t>
      </w:r>
      <w:r w:rsidRPr="00255222">
        <w:rPr>
          <w:rFonts w:eastAsia="黑体" w:cs="Arial"/>
        </w:rPr>
        <w:t>中的</w:t>
      </w:r>
      <w:r w:rsidRPr="00255222">
        <w:rPr>
          <w:rFonts w:eastAsia="黑体" w:cs="Arial"/>
        </w:rPr>
        <w:t>[</w:t>
      </w:r>
      <w:proofErr w:type="spellStart"/>
      <w:r w:rsidRPr="00255222">
        <w:rPr>
          <w:rFonts w:eastAsia="黑体" w:cs="Arial"/>
        </w:rPr>
        <w:t>OnlyOneManager</w:t>
      </w:r>
      <w:proofErr w:type="spellEnd"/>
      <w:r w:rsidRPr="00255222">
        <w:rPr>
          <w:rFonts w:eastAsia="黑体" w:cs="Arial"/>
        </w:rPr>
        <w:t>]</w:t>
      </w:r>
      <w:r w:rsidRPr="00255222">
        <w:rPr>
          <w:rFonts w:eastAsia="黑体" w:cs="Arial"/>
        </w:rPr>
        <w:t>的配置</w:t>
      </w:r>
      <w:proofErr w:type="spellStart"/>
      <w:r w:rsidRPr="00255222">
        <w:rPr>
          <w:rFonts w:eastAsia="黑体" w:cs="Arial"/>
        </w:rPr>
        <w:t>secure_boot_set</w:t>
      </w:r>
      <w:proofErr w:type="spellEnd"/>
      <w:r w:rsidRPr="00255222">
        <w:rPr>
          <w:rFonts w:eastAsia="黑体" w:cs="Arial"/>
        </w:rPr>
        <w:t>=SECURE_BOOT_SET</w:t>
      </w:r>
      <w:r w:rsidRPr="00255222">
        <w:rPr>
          <w:rFonts w:eastAsia="黑体" w:cs="Arial"/>
        </w:rPr>
        <w:t>，</w:t>
      </w:r>
      <w:proofErr w:type="spellStart"/>
      <w:r w:rsidRPr="00255222">
        <w:rPr>
          <w:rFonts w:eastAsia="黑体" w:cs="Arial"/>
        </w:rPr>
        <w:t>keyname</w:t>
      </w:r>
      <w:proofErr w:type="spellEnd"/>
      <w:r w:rsidRPr="00255222">
        <w:rPr>
          <w:rFonts w:eastAsia="黑体" w:cs="Arial"/>
        </w:rPr>
        <w:t>为</w:t>
      </w:r>
      <w:r w:rsidRPr="00255222">
        <w:rPr>
          <w:rFonts w:eastAsia="黑体" w:cs="Arial"/>
        </w:rPr>
        <w:t>“=”</w:t>
      </w:r>
      <w:r w:rsidRPr="00255222">
        <w:rPr>
          <w:rFonts w:eastAsia="黑体" w:cs="Arial"/>
        </w:rPr>
        <w:t>左边</w:t>
      </w:r>
      <w:proofErr w:type="spellStart"/>
      <w:r w:rsidRPr="00255222">
        <w:rPr>
          <w:rFonts w:eastAsia="黑体" w:cs="Arial"/>
        </w:rPr>
        <w:t>secure_boot_set</w:t>
      </w:r>
      <w:proofErr w:type="spellEnd"/>
      <w:r w:rsidRPr="00255222">
        <w:rPr>
          <w:rFonts w:eastAsia="黑体" w:cs="Arial"/>
        </w:rPr>
        <w:t>，文件名为</w:t>
      </w:r>
      <w:r w:rsidRPr="00255222">
        <w:rPr>
          <w:rFonts w:eastAsia="黑体" w:cs="Arial"/>
        </w:rPr>
        <w:t>“=”</w:t>
      </w:r>
      <w:r w:rsidRPr="00255222">
        <w:rPr>
          <w:rFonts w:eastAsia="黑体" w:cs="Arial"/>
        </w:rPr>
        <w:t>右边</w:t>
      </w:r>
      <w:r w:rsidRPr="00255222">
        <w:rPr>
          <w:rFonts w:eastAsia="黑体" w:cs="Arial"/>
        </w:rPr>
        <w:t>SECURE_BOOT_SET</w:t>
      </w:r>
      <w:r w:rsidRPr="00255222">
        <w:rPr>
          <w:rFonts w:eastAsia="黑体" w:cs="Arial"/>
        </w:rPr>
        <w:t>；为同时另一个</w:t>
      </w:r>
      <w:proofErr w:type="spellStart"/>
      <w:r w:rsidRPr="00255222">
        <w:rPr>
          <w:rFonts w:eastAsia="黑体" w:cs="Arial"/>
        </w:rPr>
        <w:t>efuse</w:t>
      </w:r>
      <w:proofErr w:type="spellEnd"/>
      <w:r w:rsidRPr="00255222">
        <w:rPr>
          <w:rFonts w:eastAsia="黑体" w:cs="Arial"/>
        </w:rPr>
        <w:t>可配置为</w:t>
      </w:r>
      <w:proofErr w:type="spellStart"/>
      <w:r w:rsidRPr="00255222">
        <w:rPr>
          <w:rFonts w:eastAsia="黑体" w:cs="Arial"/>
        </w:rPr>
        <w:t>amlogic_efuse_obj_audio</w:t>
      </w:r>
      <w:proofErr w:type="spellEnd"/>
      <w:r w:rsidRPr="00255222">
        <w:rPr>
          <w:rFonts w:eastAsia="黑体" w:cs="Arial"/>
        </w:rPr>
        <w:t xml:space="preserve"> = </w:t>
      </w:r>
      <w:proofErr w:type="spellStart"/>
      <w:r w:rsidRPr="00255222">
        <w:rPr>
          <w:rFonts w:eastAsia="黑体" w:cs="Arial"/>
        </w:rPr>
        <w:t>audio.efuse</w:t>
      </w:r>
      <w:proofErr w:type="spellEnd"/>
      <w:r w:rsidRPr="00255222">
        <w:rPr>
          <w:rFonts w:eastAsia="黑体" w:cs="Arial"/>
        </w:rPr>
        <w:t>，</w:t>
      </w:r>
      <w:proofErr w:type="spellStart"/>
      <w:r w:rsidRPr="00255222">
        <w:rPr>
          <w:rFonts w:eastAsia="黑体" w:cs="Arial"/>
        </w:rPr>
        <w:t>keyname</w:t>
      </w:r>
      <w:proofErr w:type="spellEnd"/>
      <w:r w:rsidRPr="00255222">
        <w:rPr>
          <w:rFonts w:eastAsia="黑体" w:cs="Arial"/>
        </w:rPr>
        <w:t>为</w:t>
      </w:r>
      <w:r w:rsidRPr="00255222">
        <w:rPr>
          <w:rFonts w:eastAsia="黑体" w:cs="Arial"/>
        </w:rPr>
        <w:t>“=”</w:t>
      </w:r>
      <w:r w:rsidRPr="00255222">
        <w:rPr>
          <w:rFonts w:eastAsia="黑体" w:cs="Arial"/>
        </w:rPr>
        <w:t>左边</w:t>
      </w:r>
      <w:proofErr w:type="spellStart"/>
      <w:r w:rsidRPr="00255222">
        <w:rPr>
          <w:rFonts w:eastAsia="黑体" w:cs="Arial"/>
        </w:rPr>
        <w:t>amlogic_efuse_obj_audio</w:t>
      </w:r>
      <w:proofErr w:type="spellEnd"/>
      <w:r w:rsidRPr="00255222">
        <w:rPr>
          <w:rFonts w:eastAsia="黑体" w:cs="Arial"/>
        </w:rPr>
        <w:t>，文件名为</w:t>
      </w:r>
      <w:r w:rsidRPr="00255222">
        <w:rPr>
          <w:rFonts w:eastAsia="黑体" w:cs="Arial"/>
        </w:rPr>
        <w:t>“=”</w:t>
      </w:r>
      <w:r w:rsidRPr="00255222">
        <w:rPr>
          <w:rFonts w:eastAsia="黑体" w:cs="Arial"/>
        </w:rPr>
        <w:t>右边</w:t>
      </w:r>
      <w:proofErr w:type="spellStart"/>
      <w:r w:rsidRPr="00255222">
        <w:rPr>
          <w:rFonts w:eastAsia="黑体" w:cs="Arial"/>
        </w:rPr>
        <w:t>audio.efuse</w:t>
      </w:r>
      <w:proofErr w:type="spellEnd"/>
      <w:r w:rsidRPr="00255222">
        <w:rPr>
          <w:rFonts w:eastAsia="黑体" w:cs="Arial"/>
        </w:rPr>
        <w:t>文件。</w:t>
      </w:r>
    </w:p>
    <w:p w14:paraId="7EE74A28" w14:textId="77777777" w:rsidR="008E37C6" w:rsidRPr="00255222" w:rsidRDefault="008E37C6" w:rsidP="008E37C6">
      <w:pPr>
        <w:spacing w:beforeLines="0" w:afterLines="0"/>
        <w:rPr>
          <w:rFonts w:eastAsia="黑体" w:cs="Arial"/>
        </w:rPr>
      </w:pPr>
      <w:r w:rsidRPr="00255222">
        <w:rPr>
          <w:rFonts w:eastAsia="黑体" w:cs="Arial"/>
        </w:rPr>
        <w:t>即：</w:t>
      </w:r>
    </w:p>
    <w:p w14:paraId="0A14C9CF" w14:textId="77777777" w:rsidR="008E37C6" w:rsidRPr="00255222" w:rsidRDefault="008E37C6" w:rsidP="008E37C6">
      <w:pPr>
        <w:spacing w:beforeLines="0" w:afterLines="0"/>
        <w:rPr>
          <w:rFonts w:eastAsia="黑体" w:cs="Arial"/>
        </w:rPr>
      </w:pPr>
      <w:r w:rsidRPr="00255222">
        <w:rPr>
          <w:rFonts w:eastAsia="黑体" w:cs="Arial"/>
        </w:rPr>
        <w:t>[</w:t>
      </w:r>
      <w:proofErr w:type="spellStart"/>
      <w:r w:rsidRPr="00255222">
        <w:rPr>
          <w:rFonts w:eastAsia="黑体" w:cs="Arial"/>
        </w:rPr>
        <w:t>OnlyOneManager</w:t>
      </w:r>
      <w:proofErr w:type="spellEnd"/>
      <w:r w:rsidRPr="00255222">
        <w:rPr>
          <w:rFonts w:eastAsia="黑体" w:cs="Arial"/>
        </w:rPr>
        <w:t>]</w:t>
      </w:r>
    </w:p>
    <w:p w14:paraId="5A8EC59E" w14:textId="77777777" w:rsidR="008E37C6" w:rsidRPr="00255222" w:rsidRDefault="008E37C6" w:rsidP="008E37C6">
      <w:pPr>
        <w:spacing w:beforeLines="0" w:afterLines="0"/>
        <w:rPr>
          <w:rFonts w:eastAsia="黑体" w:cs="Arial"/>
        </w:rPr>
      </w:pPr>
      <w:proofErr w:type="spellStart"/>
      <w:r w:rsidRPr="00255222">
        <w:rPr>
          <w:rFonts w:eastAsia="黑体" w:cs="Arial"/>
        </w:rPr>
        <w:t>secure_boot_set</w:t>
      </w:r>
      <w:proofErr w:type="spellEnd"/>
      <w:r w:rsidRPr="00255222">
        <w:rPr>
          <w:rFonts w:eastAsia="黑体" w:cs="Arial"/>
        </w:rPr>
        <w:t>=SECURE_BOOT_SET</w:t>
      </w:r>
    </w:p>
    <w:p w14:paraId="324019D0" w14:textId="77777777" w:rsidR="008E37C6" w:rsidRPr="00255222" w:rsidRDefault="008E37C6" w:rsidP="008E37C6">
      <w:pPr>
        <w:spacing w:beforeLines="0" w:afterLines="0"/>
        <w:rPr>
          <w:rFonts w:eastAsia="黑体" w:cs="Arial"/>
        </w:rPr>
      </w:pPr>
      <w:proofErr w:type="spellStart"/>
      <w:r w:rsidRPr="00255222">
        <w:rPr>
          <w:rFonts w:eastAsia="黑体" w:cs="Arial"/>
        </w:rPr>
        <w:t>amlogic_efuse_obj_audio</w:t>
      </w:r>
      <w:proofErr w:type="spellEnd"/>
      <w:r w:rsidRPr="00255222">
        <w:rPr>
          <w:rFonts w:eastAsia="黑体" w:cs="Arial"/>
        </w:rPr>
        <w:t xml:space="preserve"> = </w:t>
      </w:r>
      <w:proofErr w:type="spellStart"/>
      <w:proofErr w:type="gramStart"/>
      <w:r w:rsidRPr="00255222">
        <w:rPr>
          <w:rFonts w:eastAsia="黑体" w:cs="Arial"/>
        </w:rPr>
        <w:t>audio.efuse</w:t>
      </w:r>
      <w:proofErr w:type="spellEnd"/>
      <w:proofErr w:type="gramEnd"/>
    </w:p>
    <w:p w14:paraId="602B0B1D" w14:textId="77777777" w:rsidR="008E37C6" w:rsidRPr="00255222" w:rsidRDefault="008E37C6" w:rsidP="008E37C6">
      <w:pPr>
        <w:spacing w:beforeLines="0" w:afterLines="0"/>
        <w:rPr>
          <w:rFonts w:eastAsia="黑体" w:cs="Arial"/>
        </w:rPr>
      </w:pPr>
      <w:r w:rsidRPr="00255222">
        <w:rPr>
          <w:rFonts w:eastAsia="黑体" w:cs="Arial"/>
        </w:rPr>
        <w:t>如果每个板子都</w:t>
      </w:r>
      <w:proofErr w:type="gramStart"/>
      <w:r w:rsidRPr="00255222">
        <w:rPr>
          <w:rFonts w:eastAsia="黑体" w:cs="Arial"/>
        </w:rPr>
        <w:t>烧不同</w:t>
      </w:r>
      <w:proofErr w:type="gramEnd"/>
      <w:r w:rsidRPr="00255222">
        <w:rPr>
          <w:rFonts w:eastAsia="黑体" w:cs="Arial"/>
        </w:rPr>
        <w:t>的</w:t>
      </w:r>
      <w:proofErr w:type="spellStart"/>
      <w:r w:rsidRPr="00255222">
        <w:rPr>
          <w:rFonts w:eastAsia="黑体" w:cs="Arial"/>
        </w:rPr>
        <w:t>efuse</w:t>
      </w:r>
      <w:proofErr w:type="spellEnd"/>
      <w:r w:rsidRPr="00255222">
        <w:rPr>
          <w:rFonts w:eastAsia="黑体" w:cs="Arial"/>
        </w:rPr>
        <w:t>文件，则需要用配置文件夹的方式烧录，如</w:t>
      </w:r>
      <w:r w:rsidRPr="00255222">
        <w:rPr>
          <w:rFonts w:eastAsia="黑体" w:cs="Arial"/>
        </w:rPr>
        <w:t>dgpk2</w:t>
      </w:r>
      <w:r w:rsidRPr="00255222">
        <w:rPr>
          <w:rFonts w:eastAsia="黑体" w:cs="Arial"/>
        </w:rPr>
        <w:t>，在</w:t>
      </w:r>
      <w:r w:rsidRPr="00255222">
        <w:rPr>
          <w:rFonts w:eastAsia="黑体" w:cs="Arial"/>
        </w:rPr>
        <w:t>[</w:t>
      </w:r>
      <w:proofErr w:type="spellStart"/>
      <w:r w:rsidRPr="00255222">
        <w:rPr>
          <w:rFonts w:eastAsia="黑体" w:cs="Arial"/>
        </w:rPr>
        <w:t>KeyDirManager</w:t>
      </w:r>
      <w:proofErr w:type="spellEnd"/>
      <w:r w:rsidRPr="00255222">
        <w:rPr>
          <w:rFonts w:eastAsia="黑体" w:cs="Arial"/>
        </w:rPr>
        <w:t>]</w:t>
      </w:r>
      <w:r w:rsidRPr="00255222">
        <w:rPr>
          <w:rFonts w:eastAsia="黑体" w:cs="Arial"/>
        </w:rPr>
        <w:t>下面配置</w:t>
      </w:r>
      <w:r w:rsidRPr="00255222">
        <w:rPr>
          <w:rFonts w:eastAsia="黑体" w:cs="Arial"/>
        </w:rPr>
        <w:t>amlogic_efuse_obj_dgpk2=dgpk2Dir</w:t>
      </w:r>
      <w:r w:rsidRPr="00255222">
        <w:rPr>
          <w:rFonts w:eastAsia="黑体" w:cs="Arial"/>
        </w:rPr>
        <w:t>，</w:t>
      </w:r>
      <w:proofErr w:type="spellStart"/>
      <w:r w:rsidRPr="00255222">
        <w:rPr>
          <w:rFonts w:eastAsia="黑体" w:cs="Arial"/>
        </w:rPr>
        <w:t>keyname</w:t>
      </w:r>
      <w:proofErr w:type="spellEnd"/>
      <w:r w:rsidRPr="00255222">
        <w:rPr>
          <w:rFonts w:eastAsia="黑体" w:cs="Arial"/>
        </w:rPr>
        <w:t>为</w:t>
      </w:r>
      <w:r w:rsidRPr="00255222">
        <w:rPr>
          <w:rFonts w:eastAsia="黑体" w:cs="Arial"/>
        </w:rPr>
        <w:t>“=”</w:t>
      </w:r>
      <w:r w:rsidRPr="00255222">
        <w:rPr>
          <w:rFonts w:eastAsia="黑体" w:cs="Arial"/>
        </w:rPr>
        <w:t>左边</w:t>
      </w:r>
      <w:r w:rsidRPr="00255222">
        <w:rPr>
          <w:rFonts w:eastAsia="黑体" w:cs="Arial"/>
        </w:rPr>
        <w:t>amlogic_efuse_obj_dgpk2</w:t>
      </w:r>
      <w:r w:rsidRPr="00255222">
        <w:rPr>
          <w:rFonts w:eastAsia="黑体" w:cs="Arial"/>
        </w:rPr>
        <w:t>，文件夹名为</w:t>
      </w:r>
      <w:r w:rsidRPr="00255222">
        <w:rPr>
          <w:rFonts w:eastAsia="黑体" w:cs="Arial"/>
        </w:rPr>
        <w:t>“=”</w:t>
      </w:r>
      <w:r w:rsidRPr="00255222">
        <w:rPr>
          <w:rFonts w:eastAsia="黑体" w:cs="Arial"/>
        </w:rPr>
        <w:t>右边</w:t>
      </w:r>
      <w:r w:rsidRPr="00255222">
        <w:rPr>
          <w:rFonts w:eastAsia="黑体" w:cs="Arial"/>
        </w:rPr>
        <w:t>dgpk2Dir</w:t>
      </w:r>
      <w:r w:rsidRPr="00255222">
        <w:rPr>
          <w:rFonts w:eastAsia="黑体" w:cs="Arial"/>
        </w:rPr>
        <w:t>，里面是每一个需要烧录的</w:t>
      </w:r>
      <w:r w:rsidRPr="00255222">
        <w:rPr>
          <w:rFonts w:eastAsia="黑体" w:cs="Arial"/>
        </w:rPr>
        <w:t xml:space="preserve">dgpk2 </w:t>
      </w:r>
      <w:proofErr w:type="spellStart"/>
      <w:r w:rsidRPr="00255222">
        <w:rPr>
          <w:rFonts w:eastAsia="黑体" w:cs="Arial"/>
        </w:rPr>
        <w:t>efuse</w:t>
      </w:r>
      <w:proofErr w:type="spellEnd"/>
      <w:r w:rsidRPr="00255222">
        <w:rPr>
          <w:rFonts w:eastAsia="黑体" w:cs="Arial"/>
        </w:rPr>
        <w:t>文件。</w:t>
      </w:r>
    </w:p>
    <w:p w14:paraId="6E564D78" w14:textId="77777777" w:rsidR="008E37C6" w:rsidRPr="00255222" w:rsidRDefault="008E37C6" w:rsidP="008E37C6">
      <w:pPr>
        <w:spacing w:beforeLines="0" w:afterLines="0"/>
        <w:rPr>
          <w:rFonts w:eastAsia="黑体" w:cs="Arial"/>
        </w:rPr>
      </w:pPr>
      <w:r w:rsidRPr="00255222">
        <w:rPr>
          <w:rFonts w:eastAsia="黑体" w:cs="Arial"/>
        </w:rPr>
        <w:lastRenderedPageBreak/>
        <w:t>即：</w:t>
      </w:r>
    </w:p>
    <w:p w14:paraId="7FE6F10C" w14:textId="77777777" w:rsidR="008E37C6" w:rsidRPr="00255222" w:rsidRDefault="008E37C6" w:rsidP="008E37C6">
      <w:pPr>
        <w:spacing w:beforeLines="0" w:afterLines="0"/>
        <w:rPr>
          <w:rFonts w:eastAsia="黑体" w:cs="Arial"/>
        </w:rPr>
      </w:pPr>
      <w:bookmarkStart w:id="111" w:name="_Hlk164960144"/>
      <w:r w:rsidRPr="00255222">
        <w:rPr>
          <w:rFonts w:eastAsia="黑体" w:cs="Arial"/>
        </w:rPr>
        <w:t>[</w:t>
      </w:r>
      <w:proofErr w:type="spellStart"/>
      <w:r w:rsidRPr="00255222">
        <w:rPr>
          <w:rFonts w:eastAsia="黑体" w:cs="Arial"/>
        </w:rPr>
        <w:t>KeyDirManager</w:t>
      </w:r>
      <w:proofErr w:type="spellEnd"/>
      <w:r w:rsidRPr="00255222">
        <w:rPr>
          <w:rFonts w:eastAsia="黑体" w:cs="Arial"/>
        </w:rPr>
        <w:t>]</w:t>
      </w:r>
    </w:p>
    <w:p w14:paraId="11624EF2" w14:textId="12E566EE" w:rsidR="00001669" w:rsidRPr="00255222" w:rsidRDefault="008E37C6" w:rsidP="008E37C6">
      <w:pPr>
        <w:spacing w:beforeLines="0" w:afterLines="0"/>
        <w:rPr>
          <w:rFonts w:eastAsia="黑体" w:cs="Arial"/>
        </w:rPr>
      </w:pPr>
      <w:r w:rsidRPr="00255222">
        <w:rPr>
          <w:rFonts w:eastAsia="黑体" w:cs="Arial"/>
        </w:rPr>
        <w:t>amlogic_efuse_obj_dgpk2=dgpk2Dir</w:t>
      </w:r>
      <w:bookmarkEnd w:id="111"/>
    </w:p>
    <w:sectPr w:rsidR="00001669" w:rsidRPr="00255222" w:rsidSect="006E35A7">
      <w:headerReference w:type="default" r:id="rId40"/>
      <w:pgSz w:w="11906" w:h="16838"/>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2940A" w14:textId="77777777" w:rsidR="00EE7523" w:rsidRDefault="00EE7523" w:rsidP="003E371E">
      <w:pPr>
        <w:spacing w:before="120" w:after="120"/>
      </w:pPr>
      <w:r>
        <w:separator/>
      </w:r>
    </w:p>
  </w:endnote>
  <w:endnote w:type="continuationSeparator" w:id="0">
    <w:p w14:paraId="06B16804" w14:textId="77777777" w:rsidR="00EE7523" w:rsidRDefault="00EE7523" w:rsidP="003E371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833CA" w14:textId="77777777" w:rsidR="003E371E" w:rsidRDefault="003E371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CB6CC" w14:textId="77777777" w:rsidR="00F365FA" w:rsidRPr="00F365FA" w:rsidRDefault="00F365FA" w:rsidP="00F365FA">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03D29" w14:textId="77777777" w:rsidR="003E371E" w:rsidRDefault="003E371E">
    <w:pPr>
      <w:pStyle w:val="ad"/>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02B7" w14:textId="20220DC8" w:rsidR="003E371E" w:rsidRDefault="00F64074" w:rsidP="003E371E">
    <w:pPr>
      <w:pStyle w:val="ad"/>
      <w:pBdr>
        <w:top w:val="single" w:sz="4" w:space="1" w:color="auto"/>
      </w:pBdr>
      <w:spacing w:before="120" w:after="120"/>
    </w:pPr>
    <w:r>
      <w:fldChar w:fldCharType="begin"/>
    </w:r>
    <w:r>
      <w:instrText xml:space="preserve"> DOCPROPERTY  Version  \* MERGEFORMAT </w:instrText>
    </w:r>
    <w:r>
      <w:fldChar w:fldCharType="separate"/>
    </w:r>
    <w:r>
      <w:t>0.5</w:t>
    </w:r>
    <w:r>
      <w:fldChar w:fldCharType="end"/>
    </w:r>
    <w:r w:rsidR="003E371E" w:rsidRPr="003E371E">
      <w:t xml:space="preserve"> (</w:t>
    </w:r>
    <w:r>
      <w:fldChar w:fldCharType="begin"/>
    </w:r>
    <w:r>
      <w:instrText xml:space="preserve"> DOCPROPERTY  "Release Date"  \* MERGEFORMAT </w:instrText>
    </w:r>
    <w:r>
      <w:fldChar w:fldCharType="separate"/>
    </w:r>
    <w:r>
      <w:t>2024-01-04</w:t>
    </w:r>
    <w:r>
      <w:fldChar w:fldCharType="end"/>
    </w:r>
    <w:r w:rsidR="003E371E" w:rsidRPr="003E371E">
      <w:t>)</w:t>
    </w:r>
    <w:r w:rsidR="003E371E" w:rsidRPr="003E371E">
      <w:ptab w:relativeTo="margin" w:alignment="center" w:leader="none"/>
    </w:r>
    <w:r w:rsidR="003E371E" w:rsidRPr="003E371E">
      <w:fldChar w:fldCharType="begin"/>
    </w:r>
    <w:r w:rsidR="003E371E" w:rsidRPr="003E371E">
      <w:instrText xml:space="preserve"> DOCPROPERTY  </w:instrText>
    </w:r>
    <w:r w:rsidR="006425AB">
      <w:rPr>
        <w:rFonts w:hint="eastAsia"/>
      </w:rPr>
      <w:instrText>D</w:instrText>
    </w:r>
    <w:r w:rsidR="006425AB">
      <w:instrText>ocOwner</w:instrText>
    </w:r>
    <w:r w:rsidR="003E371E" w:rsidRPr="003E371E">
      <w:instrText xml:space="preserve">  \* MERGEFORMAT </w:instrText>
    </w:r>
    <w:r w:rsidR="003E371E" w:rsidRPr="003E371E">
      <w:fldChar w:fldCharType="separate"/>
    </w:r>
    <w:r>
      <w:t>Amlogic Proprietary and Confidential</w:t>
    </w:r>
    <w:r w:rsidR="003E371E" w:rsidRPr="003E371E">
      <w:fldChar w:fldCharType="end"/>
    </w:r>
    <w:r w:rsidR="003E371E" w:rsidRPr="003E371E">
      <w:ptab w:relativeTo="margin" w:alignment="right" w:leader="none"/>
    </w:r>
    <w:r w:rsidR="003E371E" w:rsidRPr="003E371E">
      <w:fldChar w:fldCharType="begin"/>
    </w:r>
    <w:r w:rsidR="003E371E" w:rsidRPr="003E371E">
      <w:instrText>PAGE   \* MERGEFORMAT</w:instrText>
    </w:r>
    <w:r w:rsidR="003E371E" w:rsidRPr="003E371E">
      <w:fldChar w:fldCharType="separate"/>
    </w:r>
    <w:proofErr w:type="spellStart"/>
    <w:r w:rsidR="003E371E" w:rsidRPr="003E371E">
      <w:t>i</w:t>
    </w:r>
    <w:proofErr w:type="spellEnd"/>
    <w:r w:rsidR="003E371E" w:rsidRPr="003E371E">
      <w:fldChar w:fldCharType="end"/>
    </w:r>
  </w:p>
  <w:bookmarkStart w:id="1" w:name="_Hlk514941425"/>
  <w:bookmarkStart w:id="2" w:name="_Hlk514941426"/>
  <w:bookmarkStart w:id="3" w:name="_Hlk514941427"/>
  <w:bookmarkStart w:id="4" w:name="_Hlk514941428"/>
  <w:bookmarkStart w:id="5" w:name="_Hlk519080965"/>
  <w:bookmarkStart w:id="6" w:name="_Hlk519080966"/>
  <w:bookmarkStart w:id="7" w:name="_Hlk519080967"/>
  <w:bookmarkStart w:id="8" w:name="_Hlk519080968"/>
  <w:bookmarkStart w:id="9" w:name="_Hlk519080969"/>
  <w:bookmarkStart w:id="10" w:name="_Hlk519080970"/>
  <w:p w14:paraId="0BCEFE3A" w14:textId="61A8ECED" w:rsidR="003E371E" w:rsidRDefault="003E371E" w:rsidP="003E371E">
    <w:pPr>
      <w:pStyle w:val="ad"/>
      <w:pBdr>
        <w:top w:val="single" w:sz="4" w:space="1" w:color="auto"/>
      </w:pBdr>
      <w:spacing w:before="120" w:after="120"/>
      <w:jc w:val="center"/>
    </w:pPr>
    <w:r w:rsidRPr="003E371E">
      <w:fldChar w:fldCharType="begin"/>
    </w:r>
    <w:r w:rsidRPr="003E371E">
      <w:instrText xml:space="preserve"> DOCPROPERTY  copyright  \* MERGEFORMAT </w:instrText>
    </w:r>
    <w:r w:rsidRPr="003E371E">
      <w:fldChar w:fldCharType="separate"/>
    </w:r>
    <w:r w:rsidR="00F64074">
      <w:t>Copyright © Amlogic. All rights reserved.</w:t>
    </w:r>
    <w:r w:rsidRPr="003E371E">
      <w:fldChar w:fldCharType="end"/>
    </w:r>
    <w:bookmarkEnd w:id="1"/>
    <w:bookmarkEnd w:id="2"/>
    <w:bookmarkEnd w:id="3"/>
    <w:bookmarkEnd w:id="4"/>
    <w:bookmarkEnd w:id="5"/>
    <w:bookmarkEnd w:id="6"/>
    <w:bookmarkEnd w:id="7"/>
    <w:bookmarkEnd w:id="8"/>
    <w:bookmarkEnd w:id="9"/>
    <w:bookmarkEnd w:id="10"/>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AE586" w14:textId="14CBE3B2" w:rsidR="00211067" w:rsidRDefault="00F64074" w:rsidP="003E371E">
    <w:pPr>
      <w:pStyle w:val="ad"/>
      <w:pBdr>
        <w:top w:val="single" w:sz="4" w:space="1" w:color="auto"/>
      </w:pBdr>
      <w:spacing w:before="120" w:after="120"/>
    </w:pPr>
    <w:r>
      <w:fldChar w:fldCharType="begin"/>
    </w:r>
    <w:r>
      <w:instrText xml:space="preserve"> DOCPROPERTY  Version  \* MERGEFORMAT </w:instrText>
    </w:r>
    <w:r>
      <w:fldChar w:fldCharType="separate"/>
    </w:r>
    <w:r>
      <w:t>0.5</w:t>
    </w:r>
    <w:r>
      <w:fldChar w:fldCharType="end"/>
    </w:r>
    <w:r w:rsidR="00211067" w:rsidRPr="003E371E">
      <w:t xml:space="preserve"> (</w:t>
    </w:r>
    <w:r>
      <w:fldChar w:fldCharType="begin"/>
    </w:r>
    <w:r>
      <w:instrText xml:space="preserve"> DOCPROPERTY  "Release Date"  \* MERGEFORMAT </w:instrText>
    </w:r>
    <w:r>
      <w:fldChar w:fldCharType="separate"/>
    </w:r>
    <w:r>
      <w:t>2024-01-04</w:t>
    </w:r>
    <w:r>
      <w:fldChar w:fldCharType="end"/>
    </w:r>
    <w:r w:rsidR="00211067" w:rsidRPr="003E371E">
      <w:t>)</w:t>
    </w:r>
    <w:r w:rsidR="00211067" w:rsidRPr="003E371E">
      <w:ptab w:relativeTo="margin" w:alignment="center" w:leader="none"/>
    </w:r>
    <w:r w:rsidR="00211067" w:rsidRPr="00F72A32">
      <w:fldChar w:fldCharType="begin"/>
    </w:r>
    <w:r w:rsidR="00211067" w:rsidRPr="00F72A32">
      <w:instrText xml:space="preserve"> DOCPROPERTY  </w:instrText>
    </w:r>
    <w:r w:rsidR="006425AB" w:rsidRPr="00F72A32">
      <w:rPr>
        <w:rFonts w:hint="eastAsia"/>
      </w:rPr>
      <w:instrText>D</w:instrText>
    </w:r>
    <w:r w:rsidR="006425AB" w:rsidRPr="00F72A32">
      <w:instrText>ocOwner</w:instrText>
    </w:r>
    <w:r w:rsidR="00211067" w:rsidRPr="00F72A32">
      <w:instrText xml:space="preserve">  \* MERGEFORMAT </w:instrText>
    </w:r>
    <w:r w:rsidR="00211067" w:rsidRPr="00F72A32">
      <w:fldChar w:fldCharType="separate"/>
    </w:r>
    <w:r>
      <w:t>Amlogic Proprietary and Confidential</w:t>
    </w:r>
    <w:r w:rsidR="00211067" w:rsidRPr="00F72A32">
      <w:fldChar w:fldCharType="end"/>
    </w:r>
    <w:r w:rsidR="00211067" w:rsidRPr="003E371E">
      <w:ptab w:relativeTo="margin" w:alignment="right" w:leader="none"/>
    </w:r>
    <w:r w:rsidR="00211067" w:rsidRPr="003E371E">
      <w:fldChar w:fldCharType="begin"/>
    </w:r>
    <w:r w:rsidR="00211067" w:rsidRPr="003E371E">
      <w:instrText>PAGE   \* MERGEFORMAT</w:instrText>
    </w:r>
    <w:r w:rsidR="00211067" w:rsidRPr="003E371E">
      <w:fldChar w:fldCharType="separate"/>
    </w:r>
    <w:proofErr w:type="spellStart"/>
    <w:r w:rsidR="00211067" w:rsidRPr="003E371E">
      <w:t>i</w:t>
    </w:r>
    <w:proofErr w:type="spellEnd"/>
    <w:r w:rsidR="00211067" w:rsidRPr="003E371E">
      <w:fldChar w:fldCharType="end"/>
    </w:r>
  </w:p>
  <w:p w14:paraId="5FA4394B" w14:textId="0B93ABFE" w:rsidR="00211067" w:rsidRDefault="00F64074" w:rsidP="003E371E">
    <w:pPr>
      <w:pStyle w:val="ad"/>
      <w:pBdr>
        <w:top w:val="single" w:sz="4" w:space="1" w:color="auto"/>
      </w:pBdr>
      <w:spacing w:before="120" w:after="120"/>
      <w:jc w:val="center"/>
    </w:pPr>
    <w:r>
      <w:fldChar w:fldCharType="begin"/>
    </w:r>
    <w:r>
      <w:instrText xml:space="preserve"> DOCPROPERTY  copyright  \* MERGEFORMAT </w:instrText>
    </w:r>
    <w:r>
      <w:fldChar w:fldCharType="separate"/>
    </w:r>
    <w:r>
      <w:t>Copyright © Amlogic. All rights reserved.</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F88DD" w14:textId="77777777" w:rsidR="00EE7523" w:rsidRDefault="00EE7523" w:rsidP="003E371E">
      <w:pPr>
        <w:spacing w:before="120" w:after="120"/>
      </w:pPr>
      <w:r>
        <w:separator/>
      </w:r>
    </w:p>
  </w:footnote>
  <w:footnote w:type="continuationSeparator" w:id="0">
    <w:p w14:paraId="432F2B56" w14:textId="77777777" w:rsidR="00EE7523" w:rsidRDefault="00EE7523" w:rsidP="003E371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C30B3" w14:textId="77777777" w:rsidR="003E371E" w:rsidRDefault="003E371E">
    <w:pPr>
      <w:pStyle w:val="aa"/>
      <w:spacing w:before="120" w:after="12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FB9D0" w14:textId="6C726CD3" w:rsidR="002B2CC6" w:rsidRDefault="00F64074" w:rsidP="00F72A32">
    <w:pPr>
      <w:pStyle w:val="aa"/>
      <w:spacing w:before="120" w:after="120"/>
    </w:pPr>
    <w:r>
      <w:fldChar w:fldCharType="begin"/>
    </w:r>
    <w:r>
      <w:instrText xml:space="preserve"> DOCPROPERTY  "Product Name"  \* MERGEFORMAT </w:instrText>
    </w:r>
    <w:r>
      <w:fldChar w:fldCharType="separate"/>
    </w:r>
    <w:r>
      <w:t>Amlogic</w:t>
    </w:r>
    <w:r>
      <w:fldChar w:fldCharType="end"/>
    </w:r>
    <w:r w:rsidR="00920E10">
      <w:rPr>
        <w:rFonts w:hint="eastAsia"/>
      </w:rPr>
      <w:t xml:space="preserve"> </w:t>
    </w:r>
    <w:r>
      <w:fldChar w:fldCharType="begin"/>
    </w:r>
    <w:r>
      <w:instrText xml:space="preserve"> DOCPROPERTY  "Document Name"  \* MERGEFORMAT </w:instrText>
    </w:r>
    <w:r>
      <w:fldChar w:fldCharType="separate"/>
    </w:r>
    <w:r>
      <w:t>Burning Tool Key Instruction</w:t>
    </w:r>
    <w:r>
      <w:fldChar w:fldCharType="end"/>
    </w:r>
    <w:r w:rsidR="002B2CC6">
      <w:ptab w:relativeTo="margin" w:alignment="center" w:leader="none"/>
    </w:r>
    <w:r w:rsidR="002B2CC6">
      <w:ptab w:relativeTo="margin" w:alignment="right" w:leader="none"/>
    </w:r>
    <w:r>
      <w:fldChar w:fldCharType="begin"/>
    </w:r>
    <w:r>
      <w:instrText xml:space="preserve"> STYLEREF  "Title 1" \n  \* MERGEFORMAT </w:instrText>
    </w:r>
    <w:r>
      <w:fldChar w:fldCharType="separate"/>
    </w:r>
    <w:r>
      <w:rPr>
        <w:noProof/>
      </w:rPr>
      <w:t>4</w:t>
    </w:r>
    <w:r>
      <w:rPr>
        <w:noProof/>
      </w:rPr>
      <w:fldChar w:fldCharType="end"/>
    </w:r>
    <w:r w:rsidR="002B2CC6">
      <w:t xml:space="preserve"> </w:t>
    </w:r>
    <w:r>
      <w:fldChar w:fldCharType="begin"/>
    </w:r>
    <w:r>
      <w:instrText xml:space="preserve"> STYLEREF  "Title 1"  \* MERGEFORMAT </w:instrText>
    </w:r>
    <w:r>
      <w:fldChar w:fldCharType="separate"/>
    </w:r>
    <w:r>
      <w:rPr>
        <w:rFonts w:hint="eastAsia"/>
        <w:noProof/>
      </w:rPr>
      <w:t>修改配置文件</w:t>
    </w:r>
    <w:r>
      <w:rPr>
        <w:rFonts w:hint="eastAsia"/>
        <w:noProof/>
      </w:rPr>
      <w:t>KeysProviderCfg.ini</w:t>
    </w:r>
    <w:r>
      <w:rPr>
        <w:noProof/>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E4EA6" w14:textId="72706C8F" w:rsidR="00E97D1F" w:rsidRDefault="00F64074" w:rsidP="00F72A32">
    <w:pPr>
      <w:pStyle w:val="aa"/>
      <w:spacing w:before="120" w:after="120"/>
    </w:pPr>
    <w:r>
      <w:fldChar w:fldCharType="begin"/>
    </w:r>
    <w:r>
      <w:instrText xml:space="preserve"> DOCPROPERTY  "Product Name"  \* MERGEFORMAT </w:instrText>
    </w:r>
    <w:r>
      <w:fldChar w:fldCharType="separate"/>
    </w:r>
    <w:r>
      <w:t>Amlogic</w:t>
    </w:r>
    <w:r>
      <w:fldChar w:fldCharType="end"/>
    </w:r>
    <w:r w:rsidR="00920E10">
      <w:rPr>
        <w:rFonts w:hint="eastAsia"/>
      </w:rPr>
      <w:t xml:space="preserve"> </w:t>
    </w:r>
    <w:r>
      <w:fldChar w:fldCharType="begin"/>
    </w:r>
    <w:r>
      <w:instrText xml:space="preserve"> DOCPROPERTY  "Document Name"  \* MERGEFORMAT </w:instrText>
    </w:r>
    <w:r>
      <w:fldChar w:fldCharType="separate"/>
    </w:r>
    <w:r>
      <w:t>Burning Tool Key Instruction</w:t>
    </w:r>
    <w:r>
      <w:fldChar w:fldCharType="end"/>
    </w:r>
    <w:r w:rsidR="00E97D1F">
      <w:ptab w:relativeTo="margin" w:alignment="center" w:leader="none"/>
    </w:r>
    <w:r w:rsidR="00E97D1F">
      <w:ptab w:relativeTo="margin" w:alignment="right" w:leader="none"/>
    </w:r>
    <w:r>
      <w:fldChar w:fldCharType="begin"/>
    </w:r>
    <w:r>
      <w:instrText xml:space="preserve"> STYLEREF  "Title 1" \n  \* MERGEFORMAT </w:instrText>
    </w:r>
    <w:r>
      <w:fldChar w:fldCharType="separate"/>
    </w:r>
    <w:r>
      <w:rPr>
        <w:noProof/>
      </w:rPr>
      <w:t>5</w:t>
    </w:r>
    <w:r>
      <w:rPr>
        <w:noProof/>
      </w:rPr>
      <w:fldChar w:fldCharType="end"/>
    </w:r>
    <w:r w:rsidR="00E97D1F">
      <w:t xml:space="preserve"> </w:t>
    </w:r>
    <w:r>
      <w:fldChar w:fldCharType="begin"/>
    </w:r>
    <w:r>
      <w:instrText xml:space="preserve"> STYLEREF  "Title 1"  \* MERGEFORMAT </w:instrText>
    </w:r>
    <w:r>
      <w:fldChar w:fldCharType="separate"/>
    </w:r>
    <w:r>
      <w:rPr>
        <w:rFonts w:hint="eastAsia"/>
        <w:noProof/>
      </w:rPr>
      <w:t>Key</w:t>
    </w:r>
    <w:r>
      <w:rPr>
        <w:rFonts w:hint="eastAsia"/>
        <w:noProof/>
      </w:rPr>
      <w:t>的格式配置</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FC7B0" w14:textId="52E73DFB" w:rsidR="0076317E" w:rsidRDefault="00F64074">
    <w:pPr>
      <w:pStyle w:val="aa"/>
      <w:spacing w:before="120" w:after="120"/>
    </w:pPr>
    <w:r>
      <w:fldChar w:fldCharType="begin"/>
    </w:r>
    <w:r>
      <w:instrText xml:space="preserve"> DOCPROPERTY  "Product Name"  \* MERGEFORMAT </w:instrText>
    </w:r>
    <w:r>
      <w:fldChar w:fldCharType="separate"/>
    </w:r>
    <w:r>
      <w:t>Amlogic</w:t>
    </w:r>
    <w:r>
      <w:fldChar w:fldCharType="end"/>
    </w:r>
    <w:r w:rsidR="0076317E">
      <w:t xml:space="preserve"> </w:t>
    </w:r>
    <w:r>
      <w:fldChar w:fldCharType="begin"/>
    </w:r>
    <w:r>
      <w:instrText xml:space="preserve"> DOCPROPERTY  "Document Name"  \* MERGEFORMAT </w:instrText>
    </w:r>
    <w:r>
      <w:fldChar w:fldCharType="separate"/>
    </w:r>
    <w:r>
      <w:t>Burning Tool Key Instruction</w:t>
    </w:r>
    <w:r>
      <w:fldChar w:fldCharType="end"/>
    </w:r>
    <w:r w:rsidR="0076317E">
      <w:ptab w:relativeTo="margin" w:alignment="center" w:leader="none"/>
    </w:r>
    <w:r w:rsidR="0076317E">
      <w:ptab w:relativeTo="margin" w:alignment="right" w:leader="none"/>
    </w:r>
    <w:r w:rsidR="00FF491A">
      <w:fldChar w:fldCharType="begin"/>
    </w:r>
    <w:r w:rsidR="00FF491A">
      <w:instrText xml:space="preserve"> INFO  Author "6 </w:instrText>
    </w:r>
    <w:r w:rsidR="00FF491A">
      <w:instrText>烧录</w:instrText>
    </w:r>
    <w:r w:rsidR="00FF491A">
      <w:instrText xml:space="preserve">"  \* MERGEFORMAT </w:instrText>
    </w:r>
    <w:r w:rsidR="00FF491A">
      <w:fldChar w:fldCharType="separate"/>
    </w:r>
    <w:r>
      <w:rPr>
        <w:rFonts w:hint="eastAsia"/>
      </w:rPr>
      <w:t xml:space="preserve">6 </w:t>
    </w:r>
    <w:r>
      <w:rPr>
        <w:rFonts w:hint="eastAsia"/>
      </w:rPr>
      <w:t>烧录</w:t>
    </w:r>
    <w:r w:rsidR="00FF491A">
      <w:fldChar w:fldCharType="end"/>
    </w:r>
    <w:r w:rsidR="0076317E">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7003A" w14:textId="152444A7" w:rsidR="00FF491A" w:rsidRDefault="00F64074">
    <w:pPr>
      <w:pStyle w:val="aa"/>
      <w:spacing w:before="120" w:after="120"/>
    </w:pPr>
    <w:r>
      <w:fldChar w:fldCharType="begin"/>
    </w:r>
    <w:r>
      <w:instrText xml:space="preserve"> DOCPROPERTY  "Product Name"  \* MERGEFORMAT </w:instrText>
    </w:r>
    <w:r>
      <w:fldChar w:fldCharType="separate"/>
    </w:r>
    <w:r>
      <w:t>Amlogic</w:t>
    </w:r>
    <w:r>
      <w:fldChar w:fldCharType="end"/>
    </w:r>
    <w:r w:rsidR="00FF491A">
      <w:t xml:space="preserve"> </w:t>
    </w:r>
    <w:fldSimple w:instr=" DOCPROPERTY  &quot;Document Name&quot;  \* MERGEFORMAT ">
      <w:r>
        <w:t>Burning Tool Key Instruction</w:t>
      </w:r>
    </w:fldSimple>
    <w:r w:rsidR="00FF491A">
      <w:ptab w:relativeTo="margin" w:alignment="center" w:leader="none"/>
    </w:r>
    <w:r w:rsidR="00FF491A">
      <w:ptab w:relativeTo="margin" w:alignment="right" w:leader="none"/>
    </w:r>
    <w:r w:rsidR="00FF491A">
      <w:fldChar w:fldCharType="begin"/>
    </w:r>
    <w:r w:rsidR="00FF491A">
      <w:instrText xml:space="preserve"> INFO  Author "7 eFuse</w:instrText>
    </w:r>
    <w:r w:rsidR="00FF491A">
      <w:instrText>的烧录</w:instrText>
    </w:r>
    <w:r w:rsidR="00FF491A">
      <w:instrText xml:space="preserve">"  \* MERGEFORMAT </w:instrText>
    </w:r>
    <w:r w:rsidR="00FF491A">
      <w:fldChar w:fldCharType="separate"/>
    </w:r>
    <w:r>
      <w:rPr>
        <w:rFonts w:hint="eastAsia"/>
      </w:rPr>
      <w:t xml:space="preserve">7 </w:t>
    </w:r>
    <w:proofErr w:type="spellStart"/>
    <w:r>
      <w:rPr>
        <w:rFonts w:hint="eastAsia"/>
      </w:rPr>
      <w:t>eFuse</w:t>
    </w:r>
    <w:proofErr w:type="spellEnd"/>
    <w:r>
      <w:rPr>
        <w:rFonts w:hint="eastAsia"/>
      </w:rPr>
      <w:t>的烧录</w:t>
    </w:r>
    <w:r w:rsidR="00FF491A">
      <w:fldChar w:fldCharType="end"/>
    </w:r>
    <w:r w:rsidR="00FF491A">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81BED" w14:textId="77777777" w:rsidR="003E371E" w:rsidRDefault="003E371E" w:rsidP="00C47389">
    <w:pPr>
      <w:pStyle w:val="aa"/>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2AEFE" w14:textId="77777777" w:rsidR="003E371E" w:rsidRDefault="003E371E">
    <w:pPr>
      <w:pStyle w:val="aa"/>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81448" w14:textId="77777777" w:rsidR="00C47389" w:rsidRDefault="00C47389">
    <w:pPr>
      <w:pStyle w:val="aa"/>
      <w:spacing w:before="120" w:after="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C252" w14:textId="74A33384" w:rsidR="003E371E" w:rsidRDefault="00F64074">
    <w:pPr>
      <w:pStyle w:val="aa"/>
      <w:spacing w:before="120" w:after="120"/>
    </w:pPr>
    <w:r>
      <w:fldChar w:fldCharType="begin"/>
    </w:r>
    <w:r>
      <w:instrText xml:space="preserve"> DOCPROPERTY  "Product Name"  \* MERGEFORMAT </w:instrText>
    </w:r>
    <w:r>
      <w:fldChar w:fldCharType="separate"/>
    </w:r>
    <w:r>
      <w:t>Amlogic</w:t>
    </w:r>
    <w:r>
      <w:fldChar w:fldCharType="end"/>
    </w:r>
    <w:r w:rsidR="003E371E">
      <w:t xml:space="preserve"> </w:t>
    </w:r>
    <w:r>
      <w:fldChar w:fldCharType="begin"/>
    </w:r>
    <w:r>
      <w:instrText xml:space="preserve"> DOCPROPERTY  "Document Name"  \* MERGEFORMAT </w:instrText>
    </w:r>
    <w:r>
      <w:fldChar w:fldCharType="separate"/>
    </w:r>
    <w:r>
      <w:t>Burning Tool Key Instruction</w:t>
    </w:r>
    <w:r>
      <w:fldChar w:fldCharType="end"/>
    </w:r>
    <w:r w:rsidR="003E371E">
      <w:ptab w:relativeTo="margin" w:alignment="center" w:leader="none"/>
    </w:r>
    <w:r w:rsidR="003E371E">
      <w:ptab w:relativeTo="margin" w:alignment="right" w:leader="none"/>
    </w:r>
    <w:r w:rsidR="00143137">
      <w:rPr>
        <w:noProof/>
      </w:rPr>
      <w:fldChar w:fldCharType="begin"/>
    </w:r>
    <w:r w:rsidR="00143137">
      <w:rPr>
        <w:noProof/>
      </w:rPr>
      <w:instrText xml:space="preserve"> STYLEREF  "Change History"  \* MERGEFORMAT </w:instrText>
    </w:r>
    <w:r w:rsidR="00143137">
      <w:rPr>
        <w:noProof/>
      </w:rPr>
      <w:fldChar w:fldCharType="separate"/>
    </w:r>
    <w:r>
      <w:rPr>
        <w:rFonts w:hint="eastAsia"/>
        <w:noProof/>
      </w:rPr>
      <w:t>修改记录</w:t>
    </w:r>
    <w:r w:rsidR="00143137">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D0150" w14:textId="2C628A70" w:rsidR="003E371E" w:rsidRDefault="00F64074">
    <w:pPr>
      <w:pStyle w:val="aa"/>
      <w:spacing w:before="120" w:after="120"/>
    </w:pPr>
    <w:r>
      <w:fldChar w:fldCharType="begin"/>
    </w:r>
    <w:r>
      <w:instrText xml:space="preserve"> DOCPROPERTY  "Product Name"  \* MERGEFORMAT </w:instrText>
    </w:r>
    <w:r>
      <w:fldChar w:fldCharType="separate"/>
    </w:r>
    <w:r>
      <w:t>Amlogic</w:t>
    </w:r>
    <w:r>
      <w:fldChar w:fldCharType="end"/>
    </w:r>
    <w:r w:rsidR="003E371E">
      <w:t xml:space="preserve"> </w:t>
    </w:r>
    <w:r>
      <w:fldChar w:fldCharType="begin"/>
    </w:r>
    <w:r>
      <w:instrText xml:space="preserve"> DOCPROPERTY  "Document Name"  \* MERGEFORMAT </w:instrText>
    </w:r>
    <w:r>
      <w:fldChar w:fldCharType="separate"/>
    </w:r>
    <w:r>
      <w:t>Burning Tool Key Instruction</w:t>
    </w:r>
    <w:r>
      <w:fldChar w:fldCharType="end"/>
    </w:r>
    <w:r w:rsidR="003E371E">
      <w:ptab w:relativeTo="margin" w:alignment="center" w:leader="none"/>
    </w:r>
    <w:r w:rsidR="003E371E">
      <w:ptab w:relativeTo="margin" w:alignment="right" w:leader="none"/>
    </w:r>
    <w:r w:rsidR="00346840">
      <w:rPr>
        <w:noProof/>
      </w:rPr>
      <w:fldChar w:fldCharType="begin"/>
    </w:r>
    <w:r w:rsidR="00346840">
      <w:rPr>
        <w:noProof/>
      </w:rPr>
      <w:instrText xml:space="preserve"> STYLEREF  Contents  \* MERGEFORMAT </w:instrText>
    </w:r>
    <w:r w:rsidR="00346840">
      <w:rPr>
        <w:noProof/>
      </w:rPr>
      <w:fldChar w:fldCharType="separate"/>
    </w:r>
    <w:r>
      <w:rPr>
        <w:rFonts w:hint="eastAsia"/>
        <w:noProof/>
      </w:rPr>
      <w:t>目录</w:t>
    </w:r>
    <w:r w:rsidR="00346840">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1ABEF" w14:textId="1704DDB5" w:rsidR="00211067" w:rsidRDefault="00F64074" w:rsidP="00F72A32">
    <w:pPr>
      <w:pStyle w:val="aa"/>
      <w:spacing w:before="120" w:after="120"/>
    </w:pPr>
    <w:r>
      <w:fldChar w:fldCharType="begin"/>
    </w:r>
    <w:r>
      <w:instrText xml:space="preserve"> DOCPROPERTY  "Product Name"  \* MERGEFORMAT </w:instrText>
    </w:r>
    <w:r>
      <w:fldChar w:fldCharType="separate"/>
    </w:r>
    <w:r>
      <w:t>Amlogic</w:t>
    </w:r>
    <w:r>
      <w:fldChar w:fldCharType="end"/>
    </w:r>
    <w:r w:rsidR="00920E10">
      <w:rPr>
        <w:rFonts w:hint="eastAsia"/>
      </w:rPr>
      <w:t xml:space="preserve"> </w:t>
    </w:r>
    <w:r>
      <w:fldChar w:fldCharType="begin"/>
    </w:r>
    <w:r>
      <w:instrText xml:space="preserve"> DOCPROPERTY  "Document Name"  \* MERGEFORMAT </w:instrText>
    </w:r>
    <w:r>
      <w:fldChar w:fldCharType="separate"/>
    </w:r>
    <w:r>
      <w:t>Burning Tool Key Instruction</w:t>
    </w:r>
    <w:r>
      <w:fldChar w:fldCharType="end"/>
    </w:r>
    <w:r w:rsidR="00211067">
      <w:ptab w:relativeTo="margin" w:alignment="center" w:leader="none"/>
    </w:r>
    <w:r w:rsidR="00211067">
      <w:ptab w:relativeTo="margin" w:alignment="right" w:leader="none"/>
    </w:r>
    <w:r>
      <w:fldChar w:fldCharType="begin"/>
    </w:r>
    <w:r>
      <w:instrText xml:space="preserve"> STYLEREF  "Title 1" \n  \* MERGEFORMAT </w:instrText>
    </w:r>
    <w:r>
      <w:fldChar w:fldCharType="separate"/>
    </w:r>
    <w:r>
      <w:rPr>
        <w:noProof/>
      </w:rPr>
      <w:t>1</w:t>
    </w:r>
    <w:r>
      <w:rPr>
        <w:noProof/>
      </w:rPr>
      <w:fldChar w:fldCharType="end"/>
    </w:r>
    <w:r w:rsidR="00211067">
      <w:t xml:space="preserve"> </w:t>
    </w:r>
    <w:r>
      <w:fldChar w:fldCharType="begin"/>
    </w:r>
    <w:r>
      <w:instrText xml:space="preserve"> STYLEREF  "Title 1"  \* MERGEFORMAT </w:instrText>
    </w:r>
    <w:r>
      <w:fldChar w:fldCharType="separate"/>
    </w:r>
    <w:r>
      <w:rPr>
        <w:rFonts w:hint="eastAsia"/>
        <w:noProof/>
      </w:rPr>
      <w:t>简介</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6BB5" w14:textId="126DC0D4" w:rsidR="00DC3274" w:rsidRDefault="00F64074" w:rsidP="00F72A32">
    <w:pPr>
      <w:pStyle w:val="aa"/>
      <w:spacing w:before="120" w:after="120"/>
    </w:pPr>
    <w:r>
      <w:fldChar w:fldCharType="begin"/>
    </w:r>
    <w:r>
      <w:instrText xml:space="preserve"> DOCPROPERTY  "Product Name"  \* MERGEFORMAT </w:instrText>
    </w:r>
    <w:r>
      <w:fldChar w:fldCharType="separate"/>
    </w:r>
    <w:r>
      <w:t>Amlogic</w:t>
    </w:r>
    <w:r>
      <w:fldChar w:fldCharType="end"/>
    </w:r>
    <w:r w:rsidR="00920E10">
      <w:rPr>
        <w:rFonts w:hint="eastAsia"/>
      </w:rPr>
      <w:t xml:space="preserve"> </w:t>
    </w:r>
    <w:r>
      <w:fldChar w:fldCharType="begin"/>
    </w:r>
    <w:r>
      <w:instrText xml:space="preserve"> DOCPROPERTY  "Document Name"  \* MERGEFORMAT </w:instrText>
    </w:r>
    <w:r>
      <w:fldChar w:fldCharType="separate"/>
    </w:r>
    <w:r>
      <w:t>Burning Tool Key Instruction</w:t>
    </w:r>
    <w:r>
      <w:fldChar w:fldCharType="end"/>
    </w:r>
    <w:r w:rsidR="00DC3274">
      <w:ptab w:relativeTo="margin" w:alignment="center" w:leader="none"/>
    </w:r>
    <w:r w:rsidR="00DC3274">
      <w:ptab w:relativeTo="margin" w:alignment="right" w:leader="none"/>
    </w:r>
    <w:r>
      <w:fldChar w:fldCharType="begin"/>
    </w:r>
    <w:r>
      <w:instrText xml:space="preserve"> STYLEREF  "Title 1" \n  \* MERGEFORMAT </w:instrText>
    </w:r>
    <w:r>
      <w:fldChar w:fldCharType="separate"/>
    </w:r>
    <w:r>
      <w:rPr>
        <w:noProof/>
      </w:rPr>
      <w:t>2</w:t>
    </w:r>
    <w:r>
      <w:rPr>
        <w:noProof/>
      </w:rPr>
      <w:fldChar w:fldCharType="end"/>
    </w:r>
    <w:r w:rsidR="00DC3274">
      <w:t xml:space="preserve"> </w:t>
    </w:r>
    <w:r>
      <w:fldChar w:fldCharType="begin"/>
    </w:r>
    <w:r>
      <w:instrText xml:space="preserve"> STYLEREF  "Title 1"  \* MERGEFORMAT </w:instrText>
    </w:r>
    <w:r>
      <w:fldChar w:fldCharType="separate"/>
    </w:r>
    <w:r>
      <w:rPr>
        <w:rFonts w:hint="eastAsia"/>
        <w:noProof/>
      </w:rPr>
      <w:t>添加烧录</w:t>
    </w:r>
    <w:r>
      <w:rPr>
        <w:rFonts w:hint="eastAsia"/>
        <w:noProof/>
      </w:rPr>
      <w:t>Key</w:t>
    </w:r>
    <w:r>
      <w:rPr>
        <w:rFonts w:hint="eastAsia"/>
        <w:noProof/>
      </w:rPr>
      <w:t>的选项</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C8642" w14:textId="664DDC28" w:rsidR="00DC3274" w:rsidRDefault="00F64074" w:rsidP="00F72A32">
    <w:pPr>
      <w:pStyle w:val="aa"/>
      <w:spacing w:before="120" w:after="120"/>
    </w:pPr>
    <w:r>
      <w:fldChar w:fldCharType="begin"/>
    </w:r>
    <w:r>
      <w:instrText xml:space="preserve"> DOCPROPERTY  "Product Name"  \* MERGEFORMAT </w:instrText>
    </w:r>
    <w:r>
      <w:fldChar w:fldCharType="separate"/>
    </w:r>
    <w:r>
      <w:t>Amlogic</w:t>
    </w:r>
    <w:r>
      <w:fldChar w:fldCharType="end"/>
    </w:r>
    <w:r>
      <w:rPr>
        <w:rFonts w:hint="eastAsia"/>
      </w:rPr>
      <w:t xml:space="preserve"> </w:t>
    </w:r>
    <w:r>
      <w:fldChar w:fldCharType="begin"/>
    </w:r>
    <w:r>
      <w:instrText xml:space="preserve"> DOCPROPERTY  "Document Name"  \* MERGEFORMAT </w:instrText>
    </w:r>
    <w:r>
      <w:fldChar w:fldCharType="separate"/>
    </w:r>
    <w:r>
      <w:t>Burning Tool Key Instruction</w:t>
    </w:r>
    <w:r>
      <w:fldChar w:fldCharType="end"/>
    </w:r>
    <w:r w:rsidR="00DC3274">
      <w:ptab w:relativeTo="margin" w:alignment="center" w:leader="none"/>
    </w:r>
    <w:r w:rsidR="00DC3274">
      <w:ptab w:relativeTo="margin" w:alignment="right" w:leader="none"/>
    </w:r>
    <w:r>
      <w:fldChar w:fldCharType="begin"/>
    </w:r>
    <w:r>
      <w:instrText xml:space="preserve"> STYLEREF  "Title 1" \n  \* MERGEFORMAT </w:instrText>
    </w:r>
    <w:r>
      <w:fldChar w:fldCharType="separate"/>
    </w:r>
    <w:r>
      <w:rPr>
        <w:noProof/>
      </w:rPr>
      <w:t>3</w:t>
    </w:r>
    <w:r>
      <w:rPr>
        <w:noProof/>
      </w:rPr>
      <w:fldChar w:fldCharType="end"/>
    </w:r>
    <w:r w:rsidR="00DC3274">
      <w:t xml:space="preserve"> </w:t>
    </w:r>
    <w:r>
      <w:fldChar w:fldCharType="begin"/>
    </w:r>
    <w:r>
      <w:instrText xml:space="preserve"> STYLEREF  "Title 1"  \* MERGEFORMAT </w:instrText>
    </w:r>
    <w:r>
      <w:fldChar w:fldCharType="separate"/>
    </w:r>
    <w:r>
      <w:rPr>
        <w:rFonts w:hint="eastAsia"/>
        <w:noProof/>
      </w:rPr>
      <w:t>拷贝</w:t>
    </w:r>
    <w:r>
      <w:rPr>
        <w:rFonts w:hint="eastAsia"/>
        <w:noProof/>
      </w:rPr>
      <w:t>Key</w:t>
    </w:r>
    <w:r>
      <w:rPr>
        <w:rFonts w:hint="eastAsia"/>
        <w:noProof/>
      </w:rPr>
      <w:t>文件到工具</w:t>
    </w:r>
    <w:r>
      <w:rPr>
        <w:rFonts w:hint="eastAsia"/>
        <w:noProof/>
      </w:rPr>
      <w:t>license</w:t>
    </w:r>
    <w:r>
      <w:rPr>
        <w:rFonts w:hint="eastAsia"/>
        <w:noProof/>
      </w:rPr>
      <w:t>目录</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1283"/>
    <w:multiLevelType w:val="hybridMultilevel"/>
    <w:tmpl w:val="D0C24CAA"/>
    <w:lvl w:ilvl="0" w:tplc="0CB25E74">
      <w:start w:val="1"/>
      <w:numFmt w:val="decimal"/>
      <w:pStyle w:val="O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06864"/>
    <w:multiLevelType w:val="hybridMultilevel"/>
    <w:tmpl w:val="00E8FCC4"/>
    <w:lvl w:ilvl="0" w:tplc="1D28FA68">
      <w:start w:val="1"/>
      <w:numFmt w:val="bullet"/>
      <w:pStyle w:val="NoteTextLis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02871"/>
    <w:multiLevelType w:val="hybridMultilevel"/>
    <w:tmpl w:val="70DE70A4"/>
    <w:lvl w:ilvl="0" w:tplc="79AAF83E">
      <w:start w:val="1"/>
      <w:numFmt w:val="bullet"/>
      <w:lvlText w:val=""/>
      <w:lvlJc w:val="center"/>
      <w:pPr>
        <w:ind w:left="440" w:hanging="440"/>
      </w:pPr>
      <w:rPr>
        <w:rFonts w:ascii="Symbol" w:hAnsi="Symbol"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24217D"/>
    <w:multiLevelType w:val="multilevel"/>
    <w:tmpl w:val="2F16BDE6"/>
    <w:lvl w:ilvl="0">
      <w:start w:val="1"/>
      <w:numFmt w:val="decimal"/>
      <w:pStyle w:val="Steps"/>
      <w:lvlText w:val="Step %1."/>
      <w:lvlJc w:val="left"/>
      <w:pPr>
        <w:tabs>
          <w:tab w:val="num" w:pos="720"/>
        </w:tabs>
        <w:ind w:left="720" w:hanging="720"/>
      </w:pPr>
      <w:rPr>
        <w:rFonts w:ascii="Arial" w:hAnsi="Arial" w:hint="default"/>
        <w:b/>
        <w:i w:val="0"/>
        <w:sz w:val="21"/>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7B49BE"/>
    <w:multiLevelType w:val="hybridMultilevel"/>
    <w:tmpl w:val="346689E2"/>
    <w:lvl w:ilvl="0" w:tplc="79AAF83E">
      <w:start w:val="1"/>
      <w:numFmt w:val="bullet"/>
      <w:lvlText w:val=""/>
      <w:lvlJc w:val="center"/>
      <w:pPr>
        <w:ind w:left="440" w:hanging="440"/>
      </w:pPr>
      <w:rPr>
        <w:rFonts w:ascii="Symbol" w:hAnsi="Symbol" w:hint="default"/>
        <w:sz w:val="13"/>
        <w:szCs w:val="13"/>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D527DF7"/>
    <w:multiLevelType w:val="hybridMultilevel"/>
    <w:tmpl w:val="44A858DA"/>
    <w:lvl w:ilvl="0" w:tplc="29D6518C">
      <w:start w:val="1"/>
      <w:numFmt w:val="bullet"/>
      <w:pStyle w:val="UL"/>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2E4A74"/>
    <w:multiLevelType w:val="multilevel"/>
    <w:tmpl w:val="C8089954"/>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4FDF7579"/>
    <w:multiLevelType w:val="hybridMultilevel"/>
    <w:tmpl w:val="C97881B6"/>
    <w:lvl w:ilvl="0" w:tplc="79AAF83E">
      <w:start w:val="1"/>
      <w:numFmt w:val="bullet"/>
      <w:lvlText w:val=""/>
      <w:lvlJc w:val="center"/>
      <w:pPr>
        <w:ind w:left="440" w:hanging="440"/>
      </w:pPr>
      <w:rPr>
        <w:rFonts w:ascii="Symbol" w:hAnsi="Symbol"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255E45"/>
    <w:multiLevelType w:val="hybridMultilevel"/>
    <w:tmpl w:val="B32C3C9A"/>
    <w:lvl w:ilvl="0" w:tplc="79AAF83E">
      <w:start w:val="1"/>
      <w:numFmt w:val="bullet"/>
      <w:lvlText w:val=""/>
      <w:lvlJc w:val="center"/>
      <w:pPr>
        <w:ind w:left="440" w:hanging="440"/>
      </w:pPr>
      <w:rPr>
        <w:rFonts w:ascii="Symbol" w:hAnsi="Symbol"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2324506"/>
    <w:multiLevelType w:val="multilevel"/>
    <w:tmpl w:val="223490D8"/>
    <w:lvl w:ilvl="0">
      <w:start w:val="1"/>
      <w:numFmt w:val="decimal"/>
      <w:pStyle w:val="10"/>
      <w:lvlText w:val="%1."/>
      <w:lvlJc w:val="left"/>
      <w:pPr>
        <w:ind w:left="425" w:hanging="425"/>
      </w:pPr>
      <w:rPr>
        <w:rFonts w:ascii="Arial" w:hAnsi="Arial" w:hint="default"/>
        <w:b/>
        <w:i w:val="0"/>
        <w:sz w:val="44"/>
      </w:rPr>
    </w:lvl>
    <w:lvl w:ilvl="1">
      <w:start w:val="1"/>
      <w:numFmt w:val="decimal"/>
      <w:pStyle w:val="2"/>
      <w:isLgl/>
      <w:lvlText w:val="%1.%2"/>
      <w:lvlJc w:val="left"/>
      <w:pPr>
        <w:ind w:left="567" w:hanging="567"/>
      </w:pPr>
      <w:rPr>
        <w:rFonts w:ascii="Arial" w:hAnsi="Arial" w:hint="default"/>
        <w:b/>
        <w:i w:val="0"/>
        <w:sz w:val="36"/>
      </w:rPr>
    </w:lvl>
    <w:lvl w:ilvl="2">
      <w:start w:val="1"/>
      <w:numFmt w:val="decimal"/>
      <w:isLgl/>
      <w:lvlText w:val="%1.%2.%3"/>
      <w:lvlJc w:val="left"/>
      <w:pPr>
        <w:ind w:left="709" w:hanging="709"/>
      </w:pPr>
      <w:rPr>
        <w:rFonts w:ascii="Arial" w:hAnsi="Arial" w:hint="default"/>
        <w:b/>
        <w:i w:val="0"/>
        <w:sz w:val="28"/>
      </w:rPr>
    </w:lvl>
    <w:lvl w:ilvl="3">
      <w:start w:val="1"/>
      <w:numFmt w:val="decimal"/>
      <w:pStyle w:val="4"/>
      <w:isLgl/>
      <w:lvlText w:val="%1.%2.%3.%4"/>
      <w:lvlJc w:val="left"/>
      <w:pPr>
        <w:ind w:left="851" w:hanging="851"/>
      </w:pPr>
      <w:rPr>
        <w:rFonts w:ascii="Arial" w:hAnsi="Arial" w:hint="default"/>
        <w:b/>
        <w:i w:val="0"/>
        <w:sz w:val="24"/>
      </w:rPr>
    </w:lvl>
    <w:lvl w:ilvl="4">
      <w:start w:val="1"/>
      <w:numFmt w:val="decimal"/>
      <w:isLgl/>
      <w:lvlText w:val="%1.%2.%3.%4.%5."/>
      <w:lvlJc w:val="left"/>
      <w:pPr>
        <w:ind w:left="992" w:hanging="992"/>
      </w:pPr>
      <w:rPr>
        <w:rFonts w:hint="eastAsia"/>
      </w:rPr>
    </w:lvl>
    <w:lvl w:ilvl="5">
      <w:start w:val="1"/>
      <w:numFmt w:val="decimal"/>
      <w:isLgl/>
      <w:lvlText w:val="%1.%2.%3.%4.%5.%6."/>
      <w:lvlJc w:val="left"/>
      <w:pPr>
        <w:ind w:left="1134" w:hanging="1134"/>
      </w:pPr>
      <w:rPr>
        <w:rFonts w:hint="eastAsia"/>
      </w:rPr>
    </w:lvl>
    <w:lvl w:ilvl="6">
      <w:start w:val="1"/>
      <w:numFmt w:val="decimal"/>
      <w:isLgl/>
      <w:lvlText w:val="%1.%2.%3.%4.%5.%6.%7."/>
      <w:lvlJc w:val="left"/>
      <w:pPr>
        <w:ind w:left="1276" w:hanging="1276"/>
      </w:pPr>
      <w:rPr>
        <w:rFonts w:hint="eastAsia"/>
      </w:rPr>
    </w:lvl>
    <w:lvl w:ilvl="7">
      <w:start w:val="1"/>
      <w:numFmt w:val="decimal"/>
      <w:isLgl/>
      <w:lvlText w:val="%1.%2.%3.%4.%5.%6.%7.%8."/>
      <w:lvlJc w:val="left"/>
      <w:pPr>
        <w:ind w:left="1418" w:hanging="1418"/>
      </w:pPr>
      <w:rPr>
        <w:rFonts w:hint="eastAsia"/>
      </w:rPr>
    </w:lvl>
    <w:lvl w:ilvl="8">
      <w:start w:val="1"/>
      <w:numFmt w:val="decimal"/>
      <w:isLgl/>
      <w:lvlText w:val="%1.%2.%3.%4.%5.%6.%7.%8.%9."/>
      <w:lvlJc w:val="left"/>
      <w:pPr>
        <w:ind w:left="1559" w:hanging="1559"/>
      </w:pPr>
      <w:rPr>
        <w:rFonts w:hint="eastAsia"/>
      </w:rPr>
    </w:lvl>
  </w:abstractNum>
  <w:abstractNum w:abstractNumId="10" w15:restartNumberingAfterBreak="0">
    <w:nsid w:val="7E350ADB"/>
    <w:multiLevelType w:val="multilevel"/>
    <w:tmpl w:val="8542A762"/>
    <w:lvl w:ilvl="0">
      <w:start w:val="1"/>
      <w:numFmt w:val="decimal"/>
      <w:pStyle w:val="Title1"/>
      <w:isLgl/>
      <w:lvlText w:val="%1."/>
      <w:lvlJc w:val="left"/>
      <w:pPr>
        <w:ind w:left="425" w:hanging="425"/>
      </w:pPr>
      <w:rPr>
        <w:rFonts w:hint="eastAsia"/>
      </w:rPr>
    </w:lvl>
    <w:lvl w:ilvl="1">
      <w:start w:val="1"/>
      <w:numFmt w:val="decimal"/>
      <w:pStyle w:val="Title2"/>
      <w:isLgl/>
      <w:lvlText w:val="%1.%2"/>
      <w:lvlJc w:val="left"/>
      <w:pPr>
        <w:tabs>
          <w:tab w:val="num" w:pos="567"/>
        </w:tabs>
        <w:ind w:left="567" w:hanging="567"/>
      </w:pPr>
      <w:rPr>
        <w:rFonts w:ascii="Arial" w:hAnsi="Arial" w:cs="Arial" w:hint="default"/>
      </w:rPr>
    </w:lvl>
    <w:lvl w:ilvl="2">
      <w:start w:val="1"/>
      <w:numFmt w:val="decimal"/>
      <w:pStyle w:val="Title3"/>
      <w:isLgl/>
      <w:lvlText w:val="%1.%2.%3"/>
      <w:lvlJc w:val="left"/>
      <w:pPr>
        <w:tabs>
          <w:tab w:val="num" w:pos="709"/>
        </w:tabs>
        <w:ind w:left="709" w:hanging="709"/>
      </w:pPr>
      <w:rPr>
        <w:rFonts w:hint="eastAsia"/>
      </w:rPr>
    </w:lvl>
    <w:lvl w:ilvl="3">
      <w:start w:val="1"/>
      <w:numFmt w:val="decimal"/>
      <w:pStyle w:val="Title4"/>
      <w:isLgl/>
      <w:lvlText w:val="%1.%2.%3.%4"/>
      <w:lvlJc w:val="left"/>
      <w:pPr>
        <w:tabs>
          <w:tab w:val="num" w:pos="992"/>
        </w:tabs>
        <w:ind w:left="992" w:hanging="992"/>
      </w:pPr>
      <w:rPr>
        <w:rFonts w:hint="eastAsia"/>
      </w:rPr>
    </w:lvl>
    <w:lvl w:ilvl="4">
      <w:start w:val="1"/>
      <w:numFmt w:val="decimal"/>
      <w:isLgl/>
      <w:lvlText w:val="%1.%2.%3.%4.%5"/>
      <w:lvlJc w:val="left"/>
      <w:pPr>
        <w:tabs>
          <w:tab w:val="num" w:pos="992"/>
        </w:tabs>
        <w:ind w:left="992" w:firstLine="708"/>
      </w:pPr>
      <w:rPr>
        <w:rFonts w:hint="eastAsia"/>
      </w:rPr>
    </w:lvl>
    <w:lvl w:ilvl="5">
      <w:start w:val="1"/>
      <w:numFmt w:val="lowerRoman"/>
      <w:lvlText w:val="%6."/>
      <w:lvlJc w:val="right"/>
      <w:pPr>
        <w:ind w:left="2550" w:hanging="425"/>
      </w:pPr>
      <w:rPr>
        <w:rFonts w:hint="eastAsia"/>
      </w:rPr>
    </w:lvl>
    <w:lvl w:ilvl="6">
      <w:start w:val="1"/>
      <w:numFmt w:val="decimal"/>
      <w:lvlText w:val="%7."/>
      <w:lvlJc w:val="left"/>
      <w:pPr>
        <w:ind w:left="2975" w:hanging="425"/>
      </w:pPr>
      <w:rPr>
        <w:rFonts w:hint="eastAsia"/>
      </w:rPr>
    </w:lvl>
    <w:lvl w:ilvl="7">
      <w:start w:val="1"/>
      <w:numFmt w:val="lowerLetter"/>
      <w:lvlText w:val="%8)"/>
      <w:lvlJc w:val="left"/>
      <w:pPr>
        <w:ind w:left="3400" w:hanging="425"/>
      </w:pPr>
      <w:rPr>
        <w:rFonts w:hint="eastAsia"/>
      </w:rPr>
    </w:lvl>
    <w:lvl w:ilvl="8">
      <w:start w:val="1"/>
      <w:numFmt w:val="lowerRoman"/>
      <w:lvlText w:val="%9."/>
      <w:lvlJc w:val="right"/>
      <w:pPr>
        <w:ind w:left="3825" w:hanging="425"/>
      </w:pPr>
      <w:rPr>
        <w:rFonts w:hint="eastAsia"/>
      </w:rPr>
    </w:lvl>
  </w:abstractNum>
  <w:num w:numId="1" w16cid:durableId="892889225">
    <w:abstractNumId w:val="9"/>
  </w:num>
  <w:num w:numId="2" w16cid:durableId="2109886568">
    <w:abstractNumId w:val="1"/>
  </w:num>
  <w:num w:numId="3" w16cid:durableId="679503564">
    <w:abstractNumId w:val="5"/>
  </w:num>
  <w:num w:numId="4" w16cid:durableId="1003816937">
    <w:abstractNumId w:val="0"/>
  </w:num>
  <w:num w:numId="5" w16cid:durableId="1634367361">
    <w:abstractNumId w:val="3"/>
  </w:num>
  <w:num w:numId="6" w16cid:durableId="1075738957">
    <w:abstractNumId w:val="6"/>
  </w:num>
  <w:num w:numId="7" w16cid:durableId="950286099">
    <w:abstractNumId w:val="10"/>
  </w:num>
  <w:num w:numId="8" w16cid:durableId="622426173">
    <w:abstractNumId w:val="2"/>
  </w:num>
  <w:num w:numId="9" w16cid:durableId="1040713825">
    <w:abstractNumId w:val="4"/>
  </w:num>
  <w:num w:numId="10" w16cid:durableId="820462965">
    <w:abstractNumId w:val="7"/>
  </w:num>
  <w:num w:numId="11" w16cid:durableId="163776230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7765D"/>
    <w:rsid w:val="00001669"/>
    <w:rsid w:val="00012AD6"/>
    <w:rsid w:val="00027D02"/>
    <w:rsid w:val="0005236F"/>
    <w:rsid w:val="00055479"/>
    <w:rsid w:val="000644C2"/>
    <w:rsid w:val="00076879"/>
    <w:rsid w:val="00077BC1"/>
    <w:rsid w:val="000811E0"/>
    <w:rsid w:val="00090ADA"/>
    <w:rsid w:val="00093269"/>
    <w:rsid w:val="000B42DE"/>
    <w:rsid w:val="000B594C"/>
    <w:rsid w:val="000C3958"/>
    <w:rsid w:val="000C5F9D"/>
    <w:rsid w:val="000D4DF7"/>
    <w:rsid w:val="0011792D"/>
    <w:rsid w:val="00123C4D"/>
    <w:rsid w:val="00131647"/>
    <w:rsid w:val="00135303"/>
    <w:rsid w:val="00143137"/>
    <w:rsid w:val="00185A73"/>
    <w:rsid w:val="001A505F"/>
    <w:rsid w:val="001C6259"/>
    <w:rsid w:val="001D1F65"/>
    <w:rsid w:val="001D3520"/>
    <w:rsid w:val="001F64D7"/>
    <w:rsid w:val="00200AE6"/>
    <w:rsid w:val="00204D6A"/>
    <w:rsid w:val="00211067"/>
    <w:rsid w:val="0021747A"/>
    <w:rsid w:val="00223DE4"/>
    <w:rsid w:val="00225E01"/>
    <w:rsid w:val="00250D10"/>
    <w:rsid w:val="00255222"/>
    <w:rsid w:val="00271115"/>
    <w:rsid w:val="00273F43"/>
    <w:rsid w:val="00286737"/>
    <w:rsid w:val="00297EAA"/>
    <w:rsid w:val="002A33F6"/>
    <w:rsid w:val="002B2CC6"/>
    <w:rsid w:val="002B41B4"/>
    <w:rsid w:val="002E0B2F"/>
    <w:rsid w:val="003153A9"/>
    <w:rsid w:val="003275B2"/>
    <w:rsid w:val="00332F2D"/>
    <w:rsid w:val="00346840"/>
    <w:rsid w:val="00353A56"/>
    <w:rsid w:val="003638E5"/>
    <w:rsid w:val="00381F4A"/>
    <w:rsid w:val="003A0727"/>
    <w:rsid w:val="003A6C32"/>
    <w:rsid w:val="003C16A4"/>
    <w:rsid w:val="003C7585"/>
    <w:rsid w:val="003E371E"/>
    <w:rsid w:val="003F628A"/>
    <w:rsid w:val="00413415"/>
    <w:rsid w:val="00425780"/>
    <w:rsid w:val="00442533"/>
    <w:rsid w:val="004501B5"/>
    <w:rsid w:val="004668D6"/>
    <w:rsid w:val="004A04A7"/>
    <w:rsid w:val="004A195E"/>
    <w:rsid w:val="004B483C"/>
    <w:rsid w:val="004B58F1"/>
    <w:rsid w:val="004C0768"/>
    <w:rsid w:val="004C55C1"/>
    <w:rsid w:val="004D25EF"/>
    <w:rsid w:val="004E2A51"/>
    <w:rsid w:val="00511032"/>
    <w:rsid w:val="00523238"/>
    <w:rsid w:val="00524DBA"/>
    <w:rsid w:val="00530293"/>
    <w:rsid w:val="00563F7B"/>
    <w:rsid w:val="00580A52"/>
    <w:rsid w:val="00581900"/>
    <w:rsid w:val="00584DB5"/>
    <w:rsid w:val="005936AA"/>
    <w:rsid w:val="005A1717"/>
    <w:rsid w:val="005C6173"/>
    <w:rsid w:val="005E4F04"/>
    <w:rsid w:val="005F0C26"/>
    <w:rsid w:val="005F2AA7"/>
    <w:rsid w:val="00613A6F"/>
    <w:rsid w:val="00614BF0"/>
    <w:rsid w:val="0062053D"/>
    <w:rsid w:val="00624341"/>
    <w:rsid w:val="00631E47"/>
    <w:rsid w:val="00642034"/>
    <w:rsid w:val="006425AB"/>
    <w:rsid w:val="00642846"/>
    <w:rsid w:val="0064360C"/>
    <w:rsid w:val="00645E39"/>
    <w:rsid w:val="00653D2F"/>
    <w:rsid w:val="00654AFB"/>
    <w:rsid w:val="00671B6B"/>
    <w:rsid w:val="0067765D"/>
    <w:rsid w:val="006900BC"/>
    <w:rsid w:val="00697E95"/>
    <w:rsid w:val="006A1502"/>
    <w:rsid w:val="006E124A"/>
    <w:rsid w:val="006E35A7"/>
    <w:rsid w:val="006F01A1"/>
    <w:rsid w:val="006F30E4"/>
    <w:rsid w:val="00701396"/>
    <w:rsid w:val="007123DB"/>
    <w:rsid w:val="00721CE4"/>
    <w:rsid w:val="007308E3"/>
    <w:rsid w:val="00736F2C"/>
    <w:rsid w:val="00747B7D"/>
    <w:rsid w:val="00747F08"/>
    <w:rsid w:val="00750F22"/>
    <w:rsid w:val="007517F5"/>
    <w:rsid w:val="00752170"/>
    <w:rsid w:val="0076317E"/>
    <w:rsid w:val="00776041"/>
    <w:rsid w:val="0078799F"/>
    <w:rsid w:val="0079069E"/>
    <w:rsid w:val="007913DF"/>
    <w:rsid w:val="0079142F"/>
    <w:rsid w:val="00795B25"/>
    <w:rsid w:val="007B7925"/>
    <w:rsid w:val="007D7AB6"/>
    <w:rsid w:val="007E6541"/>
    <w:rsid w:val="00811985"/>
    <w:rsid w:val="00814FA5"/>
    <w:rsid w:val="008368D5"/>
    <w:rsid w:val="0086717F"/>
    <w:rsid w:val="008715CF"/>
    <w:rsid w:val="00875C86"/>
    <w:rsid w:val="00890360"/>
    <w:rsid w:val="008A214B"/>
    <w:rsid w:val="008A431F"/>
    <w:rsid w:val="008C17E0"/>
    <w:rsid w:val="008D253D"/>
    <w:rsid w:val="008E37C6"/>
    <w:rsid w:val="008E4088"/>
    <w:rsid w:val="008E551C"/>
    <w:rsid w:val="008F64F2"/>
    <w:rsid w:val="00906E4D"/>
    <w:rsid w:val="00920E10"/>
    <w:rsid w:val="00930924"/>
    <w:rsid w:val="009363DA"/>
    <w:rsid w:val="009400E4"/>
    <w:rsid w:val="00965C89"/>
    <w:rsid w:val="00985CFD"/>
    <w:rsid w:val="009A6055"/>
    <w:rsid w:val="009B0FD1"/>
    <w:rsid w:val="009B1B18"/>
    <w:rsid w:val="009E15FF"/>
    <w:rsid w:val="009E4AFE"/>
    <w:rsid w:val="009F0835"/>
    <w:rsid w:val="00A1724F"/>
    <w:rsid w:val="00A233F0"/>
    <w:rsid w:val="00A54267"/>
    <w:rsid w:val="00A63149"/>
    <w:rsid w:val="00A81968"/>
    <w:rsid w:val="00A94D27"/>
    <w:rsid w:val="00A95C85"/>
    <w:rsid w:val="00AE5141"/>
    <w:rsid w:val="00AF6CDD"/>
    <w:rsid w:val="00B013D2"/>
    <w:rsid w:val="00B3012C"/>
    <w:rsid w:val="00B30B9A"/>
    <w:rsid w:val="00B421D5"/>
    <w:rsid w:val="00B42DF1"/>
    <w:rsid w:val="00B5663F"/>
    <w:rsid w:val="00B57F00"/>
    <w:rsid w:val="00B73F65"/>
    <w:rsid w:val="00B771D0"/>
    <w:rsid w:val="00BA179E"/>
    <w:rsid w:val="00BB4A59"/>
    <w:rsid w:val="00BB57CD"/>
    <w:rsid w:val="00BC4E38"/>
    <w:rsid w:val="00BD2D64"/>
    <w:rsid w:val="00BF1F3E"/>
    <w:rsid w:val="00BF510C"/>
    <w:rsid w:val="00C00620"/>
    <w:rsid w:val="00C044F1"/>
    <w:rsid w:val="00C10DD8"/>
    <w:rsid w:val="00C111AF"/>
    <w:rsid w:val="00C22108"/>
    <w:rsid w:val="00C24DD6"/>
    <w:rsid w:val="00C45ACA"/>
    <w:rsid w:val="00C45EA4"/>
    <w:rsid w:val="00C47389"/>
    <w:rsid w:val="00C6198A"/>
    <w:rsid w:val="00C829AE"/>
    <w:rsid w:val="00C8664B"/>
    <w:rsid w:val="00C938B2"/>
    <w:rsid w:val="00CA3B2C"/>
    <w:rsid w:val="00CB143B"/>
    <w:rsid w:val="00CC34F9"/>
    <w:rsid w:val="00CD3060"/>
    <w:rsid w:val="00CD5758"/>
    <w:rsid w:val="00CE496F"/>
    <w:rsid w:val="00D12B1C"/>
    <w:rsid w:val="00D24F4F"/>
    <w:rsid w:val="00D3332B"/>
    <w:rsid w:val="00D4736F"/>
    <w:rsid w:val="00D47B46"/>
    <w:rsid w:val="00D5733A"/>
    <w:rsid w:val="00D6300C"/>
    <w:rsid w:val="00D74450"/>
    <w:rsid w:val="00D80E97"/>
    <w:rsid w:val="00D90B88"/>
    <w:rsid w:val="00DB718C"/>
    <w:rsid w:val="00DC2B41"/>
    <w:rsid w:val="00DC3274"/>
    <w:rsid w:val="00DC7608"/>
    <w:rsid w:val="00DD1ED1"/>
    <w:rsid w:val="00DD3705"/>
    <w:rsid w:val="00DF2E73"/>
    <w:rsid w:val="00DF5D31"/>
    <w:rsid w:val="00E04DDC"/>
    <w:rsid w:val="00E25B05"/>
    <w:rsid w:val="00E31C1B"/>
    <w:rsid w:val="00E4697B"/>
    <w:rsid w:val="00E518A1"/>
    <w:rsid w:val="00E83622"/>
    <w:rsid w:val="00E87513"/>
    <w:rsid w:val="00E9471D"/>
    <w:rsid w:val="00E96EA5"/>
    <w:rsid w:val="00E97D1F"/>
    <w:rsid w:val="00EA6500"/>
    <w:rsid w:val="00EB1DAA"/>
    <w:rsid w:val="00EE1BEB"/>
    <w:rsid w:val="00EE7523"/>
    <w:rsid w:val="00EF3883"/>
    <w:rsid w:val="00F365FA"/>
    <w:rsid w:val="00F45272"/>
    <w:rsid w:val="00F45563"/>
    <w:rsid w:val="00F53C1E"/>
    <w:rsid w:val="00F64074"/>
    <w:rsid w:val="00F706B4"/>
    <w:rsid w:val="00F72A32"/>
    <w:rsid w:val="00F76944"/>
    <w:rsid w:val="00F95470"/>
    <w:rsid w:val="00F967F8"/>
    <w:rsid w:val="00FD62E0"/>
    <w:rsid w:val="00FF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1615F"/>
  <w15:docId w15:val="{73E94220-A2E2-49E6-9783-F7E1E8B4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qFormat="1"/>
    <w:lsdException w:name="heading 4" w:semiHidden="1" w:uiPriority="9"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14B"/>
    <w:pPr>
      <w:snapToGrid w:val="0"/>
      <w:spacing w:beforeLines="50" w:before="50" w:afterLines="50" w:after="50"/>
    </w:pPr>
    <w:rPr>
      <w:rFonts w:ascii="Arial" w:eastAsia="宋体" w:hAnsi="Arial"/>
    </w:rPr>
  </w:style>
  <w:style w:type="paragraph" w:styleId="10">
    <w:name w:val="heading 1"/>
    <w:basedOn w:val="a"/>
    <w:next w:val="a"/>
    <w:link w:val="11"/>
    <w:autoRedefine/>
    <w:uiPriority w:val="9"/>
    <w:rsid w:val="006425AB"/>
    <w:pPr>
      <w:keepNext/>
      <w:keepLines/>
      <w:pageBreakBefore/>
      <w:numPr>
        <w:numId w:val="1"/>
      </w:numPr>
      <w:pBdr>
        <w:bottom w:val="single" w:sz="4" w:space="1" w:color="auto"/>
      </w:pBdr>
      <w:spacing w:before="156" w:after="156"/>
      <w:outlineLvl w:val="0"/>
    </w:pPr>
    <w:rPr>
      <w:b/>
      <w:bCs/>
      <w:color w:val="1F497D"/>
      <w:kern w:val="44"/>
      <w:sz w:val="44"/>
      <w:szCs w:val="44"/>
    </w:rPr>
  </w:style>
  <w:style w:type="paragraph" w:styleId="2">
    <w:name w:val="heading 2"/>
    <w:basedOn w:val="a"/>
    <w:link w:val="20"/>
    <w:autoRedefine/>
    <w:rsid w:val="006F30E4"/>
    <w:pPr>
      <w:keepNext/>
      <w:keepLines/>
      <w:numPr>
        <w:ilvl w:val="1"/>
        <w:numId w:val="1"/>
      </w:numPr>
      <w:spacing w:before="156" w:after="156"/>
      <w:outlineLvl w:val="1"/>
    </w:pPr>
    <w:rPr>
      <w:rFonts w:cstheme="majorBidi"/>
      <w:b/>
      <w:bCs/>
      <w:sz w:val="36"/>
      <w:szCs w:val="32"/>
    </w:rPr>
  </w:style>
  <w:style w:type="paragraph" w:styleId="3">
    <w:name w:val="heading 3"/>
    <w:basedOn w:val="a"/>
    <w:next w:val="a"/>
    <w:link w:val="30"/>
    <w:uiPriority w:val="9"/>
    <w:unhideWhenUsed/>
    <w:qFormat/>
    <w:rsid w:val="003E371E"/>
    <w:pPr>
      <w:keepNext/>
      <w:keepLines/>
      <w:ind w:left="709" w:hanging="709"/>
      <w:outlineLvl w:val="2"/>
    </w:pPr>
    <w:rPr>
      <w:rFonts w:eastAsia="Arial"/>
      <w:b/>
      <w:bCs/>
      <w:sz w:val="28"/>
      <w:szCs w:val="32"/>
    </w:rPr>
  </w:style>
  <w:style w:type="paragraph" w:styleId="4">
    <w:name w:val="heading 4"/>
    <w:basedOn w:val="a"/>
    <w:next w:val="a"/>
    <w:link w:val="40"/>
    <w:uiPriority w:val="9"/>
    <w:unhideWhenUsed/>
    <w:rsid w:val="003E371E"/>
    <w:pPr>
      <w:keepNext/>
      <w:keepLines/>
      <w:numPr>
        <w:ilvl w:val="3"/>
        <w:numId w:val="1"/>
      </w:numPr>
      <w:outlineLvl w:val="3"/>
    </w:pPr>
    <w:rPr>
      <w:rFonts w:eastAsiaTheme="majorEastAsia" w:cstheme="majorBidi"/>
      <w:b/>
      <w:bCs/>
      <w:sz w:val="24"/>
      <w:szCs w:val="28"/>
    </w:rPr>
  </w:style>
  <w:style w:type="paragraph" w:styleId="5">
    <w:name w:val="heading 5"/>
    <w:basedOn w:val="a"/>
    <w:next w:val="a"/>
    <w:link w:val="50"/>
    <w:qFormat/>
    <w:rsid w:val="003E371E"/>
    <w:pPr>
      <w:tabs>
        <w:tab w:val="num" w:pos="634"/>
      </w:tabs>
      <w:spacing w:before="240" w:after="60"/>
      <w:ind w:left="634" w:hanging="1008"/>
      <w:outlineLvl w:val="4"/>
    </w:pPr>
    <w:rPr>
      <w:b/>
      <w:bCs/>
      <w:iCs/>
      <w:szCs w:val="20"/>
    </w:rPr>
  </w:style>
  <w:style w:type="paragraph" w:styleId="6">
    <w:name w:val="heading 6"/>
    <w:basedOn w:val="a"/>
    <w:next w:val="a"/>
    <w:link w:val="60"/>
    <w:qFormat/>
    <w:rsid w:val="003E371E"/>
    <w:pPr>
      <w:tabs>
        <w:tab w:val="num" w:pos="778"/>
      </w:tabs>
      <w:spacing w:before="240" w:after="60"/>
      <w:ind w:left="778" w:hanging="1152"/>
      <w:outlineLvl w:val="5"/>
    </w:pPr>
    <w:rPr>
      <w:rFonts w:ascii="Times New Roman" w:hAnsi="Times New Roman"/>
      <w:b/>
      <w:bCs/>
      <w:sz w:val="22"/>
    </w:rPr>
  </w:style>
  <w:style w:type="paragraph" w:styleId="7">
    <w:name w:val="heading 7"/>
    <w:basedOn w:val="a"/>
    <w:next w:val="a"/>
    <w:link w:val="70"/>
    <w:qFormat/>
    <w:rsid w:val="003E371E"/>
    <w:pPr>
      <w:tabs>
        <w:tab w:val="num" w:pos="922"/>
      </w:tabs>
      <w:spacing w:before="240" w:after="60"/>
      <w:ind w:left="922" w:hanging="1296"/>
      <w:outlineLvl w:val="6"/>
    </w:pPr>
    <w:rPr>
      <w:rFonts w:ascii="Times New Roman" w:hAnsi="Times New Roman"/>
      <w:sz w:val="24"/>
      <w:szCs w:val="24"/>
    </w:rPr>
  </w:style>
  <w:style w:type="paragraph" w:styleId="8">
    <w:name w:val="heading 8"/>
    <w:basedOn w:val="a"/>
    <w:next w:val="a"/>
    <w:link w:val="80"/>
    <w:qFormat/>
    <w:rsid w:val="003E371E"/>
    <w:pPr>
      <w:tabs>
        <w:tab w:val="num" w:pos="1066"/>
      </w:tabs>
      <w:spacing w:before="240" w:after="60"/>
      <w:ind w:left="1066" w:hanging="1440"/>
      <w:outlineLvl w:val="7"/>
    </w:pPr>
    <w:rPr>
      <w:rFonts w:ascii="Times New Roman" w:hAnsi="Times New Roman"/>
      <w:i/>
      <w:iCs/>
      <w:sz w:val="24"/>
      <w:szCs w:val="24"/>
    </w:rPr>
  </w:style>
  <w:style w:type="paragraph" w:styleId="9">
    <w:name w:val="heading 9"/>
    <w:basedOn w:val="a"/>
    <w:next w:val="a"/>
    <w:link w:val="90"/>
    <w:qFormat/>
    <w:rsid w:val="003E371E"/>
    <w:pPr>
      <w:tabs>
        <w:tab w:val="num" w:pos="1210"/>
      </w:tabs>
      <w:spacing w:before="240" w:after="60"/>
      <w:ind w:left="1210" w:hanging="1584"/>
      <w:outlineLvl w:val="8"/>
    </w:pPr>
    <w:rPr>
      <w:rFonts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6425AB"/>
    <w:rPr>
      <w:rFonts w:ascii="Arial" w:eastAsia="宋体" w:hAnsi="Arial"/>
      <w:b/>
      <w:bCs/>
      <w:color w:val="1F497D"/>
      <w:kern w:val="44"/>
      <w:sz w:val="44"/>
      <w:szCs w:val="44"/>
    </w:rPr>
  </w:style>
  <w:style w:type="character" w:customStyle="1" w:styleId="20">
    <w:name w:val="标题 2 字符"/>
    <w:basedOn w:val="a0"/>
    <w:link w:val="2"/>
    <w:rsid w:val="006F30E4"/>
    <w:rPr>
      <w:rFonts w:ascii="Arial" w:eastAsia="宋体" w:hAnsi="Arial" w:cstheme="majorBidi"/>
      <w:b/>
      <w:bCs/>
      <w:sz w:val="36"/>
      <w:szCs w:val="32"/>
    </w:rPr>
  </w:style>
  <w:style w:type="paragraph" w:styleId="TOC1">
    <w:name w:val="toc 1"/>
    <w:basedOn w:val="a"/>
    <w:next w:val="a"/>
    <w:autoRedefine/>
    <w:uiPriority w:val="39"/>
    <w:unhideWhenUsed/>
    <w:qFormat/>
    <w:rsid w:val="003E371E"/>
  </w:style>
  <w:style w:type="paragraph" w:styleId="TOC2">
    <w:name w:val="toc 2"/>
    <w:basedOn w:val="a"/>
    <w:next w:val="a"/>
    <w:autoRedefine/>
    <w:uiPriority w:val="39"/>
    <w:unhideWhenUsed/>
    <w:qFormat/>
    <w:rsid w:val="003E371E"/>
    <w:pPr>
      <w:ind w:leftChars="200" w:left="420"/>
    </w:pPr>
  </w:style>
  <w:style w:type="character" w:styleId="a3">
    <w:name w:val="Hyperlink"/>
    <w:basedOn w:val="a0"/>
    <w:uiPriority w:val="99"/>
    <w:unhideWhenUsed/>
    <w:rsid w:val="003E371E"/>
    <w:rPr>
      <w:color w:val="0563C1" w:themeColor="hyperlink"/>
      <w:u w:val="single"/>
    </w:rPr>
  </w:style>
  <w:style w:type="character" w:customStyle="1" w:styleId="30">
    <w:name w:val="标题 3 字符"/>
    <w:basedOn w:val="a0"/>
    <w:link w:val="3"/>
    <w:uiPriority w:val="9"/>
    <w:rsid w:val="003E371E"/>
    <w:rPr>
      <w:rFonts w:ascii="Arial" w:eastAsia="Arial" w:hAnsi="Arial" w:cs="Times New Roman"/>
      <w:b/>
      <w:bCs/>
      <w:color w:val="000000"/>
      <w:kern w:val="0"/>
      <w:sz w:val="28"/>
      <w:szCs w:val="32"/>
    </w:rPr>
  </w:style>
  <w:style w:type="character" w:customStyle="1" w:styleId="40">
    <w:name w:val="标题 4 字符"/>
    <w:basedOn w:val="a0"/>
    <w:link w:val="4"/>
    <w:uiPriority w:val="9"/>
    <w:rsid w:val="003E371E"/>
    <w:rPr>
      <w:rFonts w:ascii="Arial" w:eastAsiaTheme="majorEastAsia" w:hAnsi="Arial" w:cstheme="majorBidi"/>
      <w:b/>
      <w:bCs/>
      <w:sz w:val="24"/>
      <w:szCs w:val="28"/>
    </w:rPr>
  </w:style>
  <w:style w:type="character" w:customStyle="1" w:styleId="50">
    <w:name w:val="标题 5 字符"/>
    <w:basedOn w:val="a0"/>
    <w:link w:val="5"/>
    <w:qFormat/>
    <w:rsid w:val="003E371E"/>
    <w:rPr>
      <w:rFonts w:eastAsia="微软雅黑" w:cs="Times New Roman"/>
      <w:b/>
      <w:bCs/>
      <w:iCs/>
      <w:color w:val="000000"/>
      <w:kern w:val="0"/>
      <w:szCs w:val="20"/>
    </w:rPr>
  </w:style>
  <w:style w:type="character" w:customStyle="1" w:styleId="60">
    <w:name w:val="标题 6 字符"/>
    <w:basedOn w:val="a0"/>
    <w:link w:val="6"/>
    <w:qFormat/>
    <w:rsid w:val="003E371E"/>
    <w:rPr>
      <w:rFonts w:ascii="Times New Roman" w:eastAsia="微软雅黑" w:hAnsi="Times New Roman" w:cs="Times New Roman"/>
      <w:b/>
      <w:bCs/>
      <w:color w:val="000000"/>
      <w:kern w:val="0"/>
      <w:sz w:val="22"/>
      <w:szCs w:val="16"/>
    </w:rPr>
  </w:style>
  <w:style w:type="character" w:customStyle="1" w:styleId="70">
    <w:name w:val="标题 7 字符"/>
    <w:basedOn w:val="a0"/>
    <w:link w:val="7"/>
    <w:qFormat/>
    <w:rsid w:val="003E371E"/>
    <w:rPr>
      <w:rFonts w:ascii="Times New Roman" w:eastAsia="微软雅黑" w:hAnsi="Times New Roman" w:cs="Times New Roman"/>
      <w:color w:val="000000"/>
      <w:kern w:val="0"/>
      <w:sz w:val="24"/>
      <w:szCs w:val="24"/>
    </w:rPr>
  </w:style>
  <w:style w:type="character" w:customStyle="1" w:styleId="80">
    <w:name w:val="标题 8 字符"/>
    <w:basedOn w:val="a0"/>
    <w:link w:val="8"/>
    <w:qFormat/>
    <w:rsid w:val="003E371E"/>
    <w:rPr>
      <w:rFonts w:ascii="Times New Roman" w:eastAsia="微软雅黑" w:hAnsi="Times New Roman" w:cs="Times New Roman"/>
      <w:i/>
      <w:iCs/>
      <w:color w:val="000000"/>
      <w:kern w:val="0"/>
      <w:sz w:val="24"/>
      <w:szCs w:val="24"/>
    </w:rPr>
  </w:style>
  <w:style w:type="character" w:customStyle="1" w:styleId="90">
    <w:name w:val="标题 9 字符"/>
    <w:basedOn w:val="a0"/>
    <w:link w:val="9"/>
    <w:qFormat/>
    <w:rsid w:val="003E371E"/>
    <w:rPr>
      <w:rFonts w:ascii="Arial" w:eastAsia="微软雅黑" w:hAnsi="Arial" w:cs="Arial"/>
      <w:color w:val="000000"/>
      <w:kern w:val="0"/>
      <w:sz w:val="22"/>
      <w:szCs w:val="16"/>
    </w:rPr>
  </w:style>
  <w:style w:type="character" w:styleId="a4">
    <w:name w:val="Intense Reference"/>
    <w:basedOn w:val="a0"/>
    <w:uiPriority w:val="32"/>
    <w:qFormat/>
    <w:rsid w:val="003E371E"/>
    <w:rPr>
      <w:b/>
      <w:bCs/>
      <w:smallCaps/>
      <w:color w:val="5B9BD5" w:themeColor="accent1"/>
      <w:spacing w:val="5"/>
    </w:rPr>
  </w:style>
  <w:style w:type="paragraph" w:styleId="TOC3">
    <w:name w:val="toc 3"/>
    <w:basedOn w:val="a"/>
    <w:next w:val="a"/>
    <w:autoRedefine/>
    <w:uiPriority w:val="39"/>
    <w:unhideWhenUsed/>
    <w:qFormat/>
    <w:rsid w:val="003E371E"/>
    <w:pPr>
      <w:ind w:leftChars="400" w:left="840"/>
    </w:pPr>
  </w:style>
  <w:style w:type="paragraph" w:customStyle="1" w:styleId="Contents">
    <w:name w:val="Contents"/>
    <w:basedOn w:val="12"/>
    <w:next w:val="a"/>
    <w:link w:val="Contents0"/>
    <w:qFormat/>
    <w:rsid w:val="003E371E"/>
    <w:rPr>
      <w:b/>
    </w:rPr>
  </w:style>
  <w:style w:type="table" w:customStyle="1" w:styleId="Amlogic">
    <w:name w:val="Amlogic通用表格"/>
    <w:basedOn w:val="a1"/>
    <w:uiPriority w:val="99"/>
    <w:rsid w:val="00580A52"/>
    <w:pPr>
      <w:snapToGrid w:val="0"/>
      <w:spacing w:line="240" w:lineRule="atLeast"/>
    </w:pPr>
    <w:rPr>
      <w:rFonts w:ascii="Arial" w:eastAsia="微软雅黑" w:hAnsi="Arial" w:cs="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tblPr/>
      <w:tcPr>
        <w:shd w:val="clear" w:color="auto" w:fill="D9D9D9" w:themeFill="background1" w:themeFillShade="D9"/>
      </w:tcPr>
    </w:tblStylePr>
  </w:style>
  <w:style w:type="character" w:customStyle="1" w:styleId="Contents0">
    <w:name w:val="Contents 字符"/>
    <w:basedOn w:val="13"/>
    <w:link w:val="Contents"/>
    <w:rsid w:val="003E371E"/>
    <w:rPr>
      <w:rFonts w:ascii="Arial" w:eastAsia="微软雅黑" w:hAnsi="Arial" w:cs="Calibri"/>
      <w:b/>
      <w:bCs/>
      <w:color w:val="1F497D"/>
      <w:kern w:val="44"/>
      <w:sz w:val="44"/>
      <w:szCs w:val="40"/>
    </w:rPr>
  </w:style>
  <w:style w:type="paragraph" w:styleId="a5">
    <w:name w:val="No Spacing"/>
    <w:link w:val="a6"/>
    <w:uiPriority w:val="1"/>
    <w:qFormat/>
    <w:rsid w:val="003E371E"/>
    <w:rPr>
      <w:kern w:val="0"/>
      <w:sz w:val="22"/>
    </w:rPr>
  </w:style>
  <w:style w:type="character" w:customStyle="1" w:styleId="a6">
    <w:name w:val="无间隔 字符"/>
    <w:basedOn w:val="a0"/>
    <w:link w:val="a5"/>
    <w:uiPriority w:val="1"/>
    <w:rsid w:val="003E371E"/>
    <w:rPr>
      <w:kern w:val="0"/>
      <w:sz w:val="22"/>
    </w:rPr>
  </w:style>
  <w:style w:type="table" w:styleId="a7">
    <w:name w:val="Table Grid"/>
    <w:basedOn w:val="a1"/>
    <w:uiPriority w:val="39"/>
    <w:qFormat/>
    <w:rsid w:val="003E371E"/>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T-title"/>
    <w:basedOn w:val="a"/>
    <w:next w:val="a"/>
    <w:uiPriority w:val="35"/>
    <w:unhideWhenUsed/>
    <w:qFormat/>
    <w:rsid w:val="003E371E"/>
    <w:pPr>
      <w:jc w:val="center"/>
    </w:pPr>
    <w:rPr>
      <w:rFonts w:cstheme="majorBidi"/>
      <w:b/>
      <w:szCs w:val="20"/>
    </w:rPr>
  </w:style>
  <w:style w:type="paragraph" w:styleId="a9">
    <w:name w:val="Revision"/>
    <w:hidden/>
    <w:uiPriority w:val="99"/>
    <w:semiHidden/>
    <w:rsid w:val="003E371E"/>
    <w:rPr>
      <w:rFonts w:ascii="Calibri" w:eastAsia="宋体" w:hAnsi="Calibri" w:cs="Times New Roman"/>
      <w:kern w:val="0"/>
      <w:sz w:val="20"/>
      <w:lang w:eastAsia="en-US"/>
    </w:rPr>
  </w:style>
  <w:style w:type="paragraph" w:customStyle="1" w:styleId="NoteHead">
    <w:name w:val="Note_Head"/>
    <w:basedOn w:val="a"/>
    <w:next w:val="a"/>
    <w:rsid w:val="003E371E"/>
    <w:rPr>
      <w:rFonts w:ascii="Tahoma" w:hAnsi="Tahoma"/>
      <w:b/>
      <w:i/>
    </w:rPr>
  </w:style>
  <w:style w:type="paragraph" w:customStyle="1" w:styleId="TableHead">
    <w:name w:val="Table Head"/>
    <w:basedOn w:val="a"/>
    <w:next w:val="a"/>
    <w:rsid w:val="003E371E"/>
    <w:pPr>
      <w:jc w:val="center"/>
    </w:pPr>
    <w:rPr>
      <w:rFonts w:cs="宋体"/>
      <w:b/>
      <w:bCs/>
      <w:szCs w:val="20"/>
    </w:rPr>
  </w:style>
  <w:style w:type="paragraph" w:customStyle="1" w:styleId="TableHeading">
    <w:name w:val="Table Heading"/>
    <w:basedOn w:val="a"/>
    <w:rsid w:val="003E371E"/>
    <w:pPr>
      <w:suppressLineNumbers/>
      <w:suppressAutoHyphens/>
      <w:autoSpaceDN w:val="0"/>
      <w:jc w:val="center"/>
      <w:textAlignment w:val="baseline"/>
    </w:pPr>
    <w:rPr>
      <w:b/>
      <w:bCs/>
      <w:kern w:val="3"/>
      <w:sz w:val="18"/>
      <w:szCs w:val="20"/>
    </w:rPr>
  </w:style>
  <w:style w:type="paragraph" w:customStyle="1" w:styleId="Note">
    <w:name w:val="Note"/>
    <w:basedOn w:val="NoteHead"/>
    <w:qFormat/>
    <w:rsid w:val="003E371E"/>
    <w:rPr>
      <w:b w:val="0"/>
      <w:i w:val="0"/>
      <w:sz w:val="18"/>
    </w:rPr>
  </w:style>
  <w:style w:type="paragraph" w:customStyle="1" w:styleId="TableandFigureName">
    <w:name w:val="Table and Figure Name"/>
    <w:basedOn w:val="a"/>
    <w:next w:val="a"/>
    <w:rsid w:val="003E371E"/>
    <w:pPr>
      <w:widowControl w:val="0"/>
      <w:spacing w:beforeLines="100"/>
      <w:jc w:val="center"/>
    </w:pPr>
    <w:rPr>
      <w:rFonts w:cs="宋体"/>
      <w:b/>
      <w:szCs w:val="20"/>
    </w:rPr>
  </w:style>
  <w:style w:type="character" w:customStyle="1" w:styleId="TableTitle">
    <w:name w:val="Table Title"/>
    <w:rsid w:val="003E371E"/>
  </w:style>
  <w:style w:type="character" w:customStyle="1" w:styleId="TableContent">
    <w:name w:val="Table Content"/>
    <w:basedOn w:val="a0"/>
    <w:rsid w:val="003E371E"/>
    <w:rPr>
      <w:rFonts w:ascii="Arial" w:eastAsia="Arial" w:hAnsi="Arial"/>
      <w:sz w:val="16"/>
    </w:rPr>
  </w:style>
  <w:style w:type="paragraph" w:customStyle="1" w:styleId="14">
    <w:name w:val="修订1"/>
    <w:hidden/>
    <w:uiPriority w:val="99"/>
    <w:semiHidden/>
    <w:qFormat/>
    <w:rsid w:val="003E371E"/>
    <w:rPr>
      <w:rFonts w:ascii="Calibri" w:eastAsia="宋体" w:hAnsi="Calibri" w:cs="Times New Roman"/>
      <w:kern w:val="0"/>
      <w:sz w:val="20"/>
      <w:lang w:eastAsia="en-US"/>
    </w:rPr>
  </w:style>
  <w:style w:type="paragraph" w:customStyle="1" w:styleId="110">
    <w:name w:val="修订11"/>
    <w:hidden/>
    <w:uiPriority w:val="99"/>
    <w:semiHidden/>
    <w:qFormat/>
    <w:rsid w:val="003E371E"/>
    <w:rPr>
      <w:rFonts w:ascii="Calibri" w:eastAsia="宋体" w:hAnsi="Calibri" w:cs="Calibri"/>
      <w:kern w:val="0"/>
      <w:sz w:val="20"/>
      <w:lang w:eastAsia="en-US"/>
    </w:rPr>
  </w:style>
  <w:style w:type="paragraph" w:customStyle="1" w:styleId="Revision1">
    <w:name w:val="Revision1"/>
    <w:hidden/>
    <w:uiPriority w:val="99"/>
    <w:semiHidden/>
    <w:qFormat/>
    <w:rsid w:val="003E371E"/>
    <w:rPr>
      <w:rFonts w:ascii="Calibri" w:eastAsia="宋体" w:hAnsi="Calibri" w:cs="Times New Roman"/>
      <w:kern w:val="0"/>
      <w:sz w:val="20"/>
      <w:lang w:eastAsia="en-US"/>
    </w:rPr>
  </w:style>
  <w:style w:type="paragraph" w:customStyle="1" w:styleId="31">
    <w:name w:val="3级标题"/>
    <w:basedOn w:val="a"/>
    <w:link w:val="32"/>
    <w:rsid w:val="003E371E"/>
    <w:rPr>
      <w:b/>
      <w:sz w:val="28"/>
    </w:rPr>
  </w:style>
  <w:style w:type="paragraph" w:customStyle="1" w:styleId="Section">
    <w:name w:val="Section"/>
    <w:basedOn w:val="a"/>
    <w:link w:val="Section0"/>
    <w:autoRedefine/>
    <w:qFormat/>
    <w:rsid w:val="003E371E"/>
    <w:pPr>
      <w:spacing w:line="240" w:lineRule="atLeast"/>
    </w:pPr>
    <w:rPr>
      <w:b/>
      <w:sz w:val="24"/>
    </w:rPr>
  </w:style>
  <w:style w:type="character" w:customStyle="1" w:styleId="Section0">
    <w:name w:val="Section 字符"/>
    <w:basedOn w:val="a0"/>
    <w:link w:val="Section"/>
    <w:rsid w:val="003E371E"/>
    <w:rPr>
      <w:rFonts w:ascii="Arial" w:eastAsia="微软雅黑" w:hAnsi="Arial" w:cs="Times New Roman"/>
      <w:b/>
      <w:color w:val="000000"/>
      <w:kern w:val="0"/>
      <w:sz w:val="24"/>
      <w:szCs w:val="16"/>
    </w:rPr>
  </w:style>
  <w:style w:type="paragraph" w:customStyle="1" w:styleId="12">
    <w:name w:val="1级标题"/>
    <w:basedOn w:val="10"/>
    <w:link w:val="13"/>
    <w:rsid w:val="003E371E"/>
    <w:pPr>
      <w:numPr>
        <w:numId w:val="0"/>
      </w:numPr>
    </w:pPr>
    <w:rPr>
      <w:rFonts w:cs="Calibri"/>
      <w:b w:val="0"/>
      <w:szCs w:val="40"/>
    </w:rPr>
  </w:style>
  <w:style w:type="character" w:customStyle="1" w:styleId="13">
    <w:name w:val="1级标题 字符"/>
    <w:basedOn w:val="11"/>
    <w:link w:val="12"/>
    <w:rsid w:val="003E371E"/>
    <w:rPr>
      <w:rFonts w:ascii="Arial" w:eastAsia="微软雅黑" w:hAnsi="Arial" w:cs="Calibri"/>
      <w:b w:val="0"/>
      <w:bCs/>
      <w:color w:val="1F497D"/>
      <w:kern w:val="44"/>
      <w:sz w:val="44"/>
      <w:szCs w:val="40"/>
    </w:rPr>
  </w:style>
  <w:style w:type="paragraph" w:customStyle="1" w:styleId="41">
    <w:name w:val="4级标题"/>
    <w:basedOn w:val="a"/>
    <w:link w:val="42"/>
    <w:rsid w:val="003E371E"/>
    <w:rPr>
      <w:b/>
      <w:sz w:val="24"/>
    </w:rPr>
  </w:style>
  <w:style w:type="character" w:customStyle="1" w:styleId="32">
    <w:name w:val="3级标题 字符"/>
    <w:basedOn w:val="a0"/>
    <w:link w:val="31"/>
    <w:rsid w:val="003E371E"/>
    <w:rPr>
      <w:rFonts w:ascii="Arial" w:eastAsia="微软雅黑" w:hAnsi="Arial" w:cs="Times New Roman"/>
      <w:b/>
      <w:color w:val="000000"/>
      <w:kern w:val="0"/>
      <w:sz w:val="28"/>
      <w:szCs w:val="16"/>
    </w:rPr>
  </w:style>
  <w:style w:type="character" w:customStyle="1" w:styleId="42">
    <w:name w:val="4级标题 字符"/>
    <w:basedOn w:val="a0"/>
    <w:link w:val="41"/>
    <w:rsid w:val="003E371E"/>
    <w:rPr>
      <w:rFonts w:ascii="Arial" w:eastAsia="微软雅黑" w:hAnsi="Arial" w:cs="Times New Roman"/>
      <w:b/>
      <w:color w:val="000000"/>
      <w:kern w:val="0"/>
      <w:sz w:val="24"/>
      <w:szCs w:val="16"/>
    </w:rPr>
  </w:style>
  <w:style w:type="paragraph" w:customStyle="1" w:styleId="BlockTag">
    <w:name w:val="Block Tag"/>
    <w:basedOn w:val="4"/>
    <w:link w:val="BlockTag0"/>
    <w:qFormat/>
    <w:rsid w:val="0076317E"/>
    <w:pPr>
      <w:numPr>
        <w:ilvl w:val="0"/>
        <w:numId w:val="0"/>
      </w:numPr>
      <w:outlineLvl w:val="4"/>
    </w:pPr>
    <w:rPr>
      <w:rFonts w:cstheme="minorBidi"/>
      <w:sz w:val="22"/>
    </w:rPr>
  </w:style>
  <w:style w:type="paragraph" w:customStyle="1" w:styleId="F-Title">
    <w:name w:val="F-Title"/>
    <w:basedOn w:val="a"/>
    <w:link w:val="F-Title0"/>
    <w:autoRedefine/>
    <w:qFormat/>
    <w:rsid w:val="008A431F"/>
    <w:pPr>
      <w:keepNext/>
      <w:spacing w:before="156" w:afterLines="0" w:after="0" w:line="240" w:lineRule="atLeast"/>
      <w:jc w:val="center"/>
    </w:pPr>
    <w:rPr>
      <w:rFonts w:cstheme="majorBidi"/>
      <w:b/>
      <w:szCs w:val="22"/>
    </w:rPr>
  </w:style>
  <w:style w:type="character" w:customStyle="1" w:styleId="BlockTag0">
    <w:name w:val="Block Tag 字符"/>
    <w:basedOn w:val="a0"/>
    <w:link w:val="BlockTag"/>
    <w:rsid w:val="0076317E"/>
    <w:rPr>
      <w:rFonts w:ascii="Arial" w:eastAsiaTheme="majorEastAsia" w:hAnsi="Arial"/>
      <w:b/>
      <w:bCs/>
      <w:color w:val="000000"/>
      <w:sz w:val="22"/>
      <w:szCs w:val="28"/>
    </w:rPr>
  </w:style>
  <w:style w:type="character" w:customStyle="1" w:styleId="F-Title0">
    <w:name w:val="F-Title 字符"/>
    <w:basedOn w:val="a0"/>
    <w:link w:val="F-Title"/>
    <w:rsid w:val="008A431F"/>
    <w:rPr>
      <w:rFonts w:ascii="Arial" w:eastAsia="宋体" w:hAnsi="Arial" w:cstheme="majorBidi"/>
      <w:b/>
      <w:szCs w:val="22"/>
    </w:rPr>
  </w:style>
  <w:style w:type="paragraph" w:customStyle="1" w:styleId="NoteHead0">
    <w:name w:val="Note Head"/>
    <w:basedOn w:val="a"/>
    <w:link w:val="NoteHead1"/>
    <w:rsid w:val="003E371E"/>
    <w:pPr>
      <w:shd w:val="clear" w:color="auto" w:fill="D9E2F3" w:themeFill="accent5" w:themeFillTint="33"/>
      <w:spacing w:before="156" w:afterLines="0" w:after="0" w:line="240" w:lineRule="atLeast"/>
    </w:pPr>
    <w:rPr>
      <w:b/>
      <w:i/>
    </w:rPr>
  </w:style>
  <w:style w:type="paragraph" w:customStyle="1" w:styleId="NoteText">
    <w:name w:val="Note Text"/>
    <w:basedOn w:val="a"/>
    <w:link w:val="NoteText0"/>
    <w:qFormat/>
    <w:rsid w:val="00001669"/>
    <w:pPr>
      <w:shd w:val="clear" w:color="auto" w:fill="DAEEF3"/>
      <w:spacing w:beforeLines="0" w:before="0" w:afterLines="0" w:after="120"/>
    </w:pPr>
    <w:rPr>
      <w:i/>
      <w:sz w:val="20"/>
    </w:rPr>
  </w:style>
  <w:style w:type="character" w:customStyle="1" w:styleId="NoteHead1">
    <w:name w:val="Note Head 字符"/>
    <w:basedOn w:val="a0"/>
    <w:link w:val="NoteHead0"/>
    <w:rsid w:val="003E371E"/>
    <w:rPr>
      <w:rFonts w:ascii="Arial" w:hAnsi="Arial"/>
      <w:b/>
      <w:i/>
      <w:szCs w:val="21"/>
      <w:shd w:val="clear" w:color="auto" w:fill="D9E2F3" w:themeFill="accent5" w:themeFillTint="33"/>
    </w:rPr>
  </w:style>
  <w:style w:type="paragraph" w:customStyle="1" w:styleId="NoteTextList">
    <w:name w:val="Note Text List"/>
    <w:basedOn w:val="a"/>
    <w:link w:val="NoteTextList0"/>
    <w:qFormat/>
    <w:rsid w:val="00001669"/>
    <w:pPr>
      <w:numPr>
        <w:numId w:val="2"/>
      </w:numPr>
      <w:shd w:val="clear" w:color="auto" w:fill="DAEEF3"/>
      <w:spacing w:beforeLines="0" w:before="0" w:afterLines="0" w:after="60"/>
      <w:ind w:left="284" w:hanging="284"/>
    </w:pPr>
    <w:rPr>
      <w:i/>
      <w:sz w:val="20"/>
    </w:rPr>
  </w:style>
  <w:style w:type="character" w:customStyle="1" w:styleId="NoteText0">
    <w:name w:val="Note Text 字符"/>
    <w:basedOn w:val="a0"/>
    <w:link w:val="NoteText"/>
    <w:rsid w:val="00001669"/>
    <w:rPr>
      <w:rFonts w:ascii="Arial" w:hAnsi="Arial"/>
      <w:i/>
      <w:sz w:val="20"/>
      <w:szCs w:val="21"/>
      <w:shd w:val="clear" w:color="auto" w:fill="DAEEF3"/>
    </w:rPr>
  </w:style>
  <w:style w:type="character" w:customStyle="1" w:styleId="NoteTextList0">
    <w:name w:val="Note Text List 字符"/>
    <w:basedOn w:val="a0"/>
    <w:link w:val="NoteTextList"/>
    <w:rsid w:val="00001669"/>
    <w:rPr>
      <w:rFonts w:ascii="Arial" w:eastAsia="宋体" w:hAnsi="Arial"/>
      <w:i/>
      <w:sz w:val="20"/>
      <w:shd w:val="clear" w:color="auto" w:fill="DAEEF3"/>
    </w:rPr>
  </w:style>
  <w:style w:type="paragraph" w:customStyle="1" w:styleId="Table">
    <w:name w:val="Table"/>
    <w:basedOn w:val="a"/>
    <w:link w:val="Table0"/>
    <w:qFormat/>
    <w:rsid w:val="003E371E"/>
    <w:pPr>
      <w:spacing w:beforeLines="0" w:before="0" w:afterLines="0" w:after="0" w:line="240" w:lineRule="atLeast"/>
    </w:pPr>
  </w:style>
  <w:style w:type="character" w:customStyle="1" w:styleId="Table0">
    <w:name w:val="Table 字符"/>
    <w:basedOn w:val="a0"/>
    <w:link w:val="Table"/>
    <w:rsid w:val="003E371E"/>
    <w:rPr>
      <w:rFonts w:ascii="Arial" w:hAnsi="Arial"/>
      <w:szCs w:val="21"/>
    </w:rPr>
  </w:style>
  <w:style w:type="paragraph" w:customStyle="1" w:styleId="Figure">
    <w:name w:val="Figure"/>
    <w:basedOn w:val="a"/>
    <w:link w:val="Figure0"/>
    <w:qFormat/>
    <w:rsid w:val="003E371E"/>
    <w:pPr>
      <w:framePr w:wrap="notBeside" w:vAnchor="text" w:hAnchor="text" w:xAlign="center" w:y="1"/>
      <w:spacing w:line="360" w:lineRule="auto"/>
    </w:pPr>
  </w:style>
  <w:style w:type="paragraph" w:customStyle="1" w:styleId="UL">
    <w:name w:val="UL"/>
    <w:basedOn w:val="a"/>
    <w:link w:val="UL0"/>
    <w:qFormat/>
    <w:rsid w:val="003E371E"/>
    <w:pPr>
      <w:numPr>
        <w:numId w:val="3"/>
      </w:numPr>
      <w:spacing w:beforeLines="0" w:before="0" w:afterLines="0" w:after="0" w:line="300" w:lineRule="exact"/>
      <w:ind w:left="284" w:hanging="284"/>
    </w:pPr>
  </w:style>
  <w:style w:type="character" w:customStyle="1" w:styleId="Figure0">
    <w:name w:val="Figure 字符"/>
    <w:basedOn w:val="a0"/>
    <w:link w:val="Figure"/>
    <w:rsid w:val="003E371E"/>
    <w:rPr>
      <w:rFonts w:ascii="Arial" w:eastAsia="微软雅黑" w:hAnsi="Arial" w:cs="Times New Roman"/>
      <w:color w:val="000000"/>
      <w:kern w:val="0"/>
      <w:szCs w:val="16"/>
    </w:rPr>
  </w:style>
  <w:style w:type="paragraph" w:customStyle="1" w:styleId="OL">
    <w:name w:val="OL"/>
    <w:basedOn w:val="UL"/>
    <w:link w:val="OL0"/>
    <w:qFormat/>
    <w:rsid w:val="003E371E"/>
    <w:pPr>
      <w:numPr>
        <w:numId w:val="4"/>
      </w:numPr>
    </w:pPr>
  </w:style>
  <w:style w:type="character" w:customStyle="1" w:styleId="UL0">
    <w:name w:val="UL 字符"/>
    <w:basedOn w:val="a0"/>
    <w:link w:val="UL"/>
    <w:rsid w:val="003E371E"/>
    <w:rPr>
      <w:rFonts w:ascii="Arial" w:eastAsia="宋体" w:hAnsi="Arial"/>
    </w:rPr>
  </w:style>
  <w:style w:type="character" w:customStyle="1" w:styleId="OL0">
    <w:name w:val="OL 字符"/>
    <w:basedOn w:val="UL0"/>
    <w:link w:val="OL"/>
    <w:rsid w:val="003E371E"/>
    <w:rPr>
      <w:rFonts w:ascii="Arial" w:eastAsia="宋体" w:hAnsi="Arial"/>
    </w:rPr>
  </w:style>
  <w:style w:type="paragraph" w:customStyle="1" w:styleId="Appendix">
    <w:name w:val="Appendix"/>
    <w:basedOn w:val="ChangeHistory"/>
    <w:link w:val="Appendix0"/>
    <w:qFormat/>
    <w:rsid w:val="003E371E"/>
  </w:style>
  <w:style w:type="character" w:customStyle="1" w:styleId="Appendix0">
    <w:name w:val="Appendix 字符"/>
    <w:basedOn w:val="a0"/>
    <w:link w:val="Appendix"/>
    <w:rsid w:val="003E371E"/>
    <w:rPr>
      <w:rFonts w:ascii="Arial" w:eastAsia="微软雅黑" w:hAnsi="Arial"/>
      <w:b/>
      <w:bCs/>
      <w:color w:val="1F497D"/>
      <w:kern w:val="44"/>
      <w:sz w:val="44"/>
      <w:szCs w:val="44"/>
    </w:rPr>
  </w:style>
  <w:style w:type="paragraph" w:customStyle="1" w:styleId="ChangeHistory">
    <w:name w:val="Change History"/>
    <w:basedOn w:val="10"/>
    <w:next w:val="a"/>
    <w:link w:val="ChangeHistory0"/>
    <w:qFormat/>
    <w:rsid w:val="003E371E"/>
    <w:pPr>
      <w:numPr>
        <w:numId w:val="0"/>
      </w:numPr>
    </w:pPr>
  </w:style>
  <w:style w:type="character" w:customStyle="1" w:styleId="ChangeHistory0">
    <w:name w:val="Change History 字符"/>
    <w:basedOn w:val="a0"/>
    <w:link w:val="ChangeHistory"/>
    <w:rsid w:val="003E371E"/>
    <w:rPr>
      <w:rFonts w:ascii="Arial" w:eastAsia="微软雅黑" w:hAnsi="Arial"/>
      <w:b/>
      <w:bCs/>
      <w:color w:val="1F497D"/>
      <w:kern w:val="44"/>
      <w:sz w:val="44"/>
      <w:szCs w:val="44"/>
    </w:rPr>
  </w:style>
  <w:style w:type="paragraph" w:styleId="aa">
    <w:name w:val="header"/>
    <w:basedOn w:val="a"/>
    <w:link w:val="ab"/>
    <w:unhideWhenUsed/>
    <w:qFormat/>
    <w:rsid w:val="003E371E"/>
    <w:pPr>
      <w:pBdr>
        <w:bottom w:val="single" w:sz="6" w:space="1" w:color="auto"/>
      </w:pBdr>
      <w:tabs>
        <w:tab w:val="center" w:pos="4153"/>
        <w:tab w:val="right" w:pos="8306"/>
      </w:tabs>
      <w:jc w:val="center"/>
    </w:pPr>
    <w:rPr>
      <w:sz w:val="18"/>
      <w:szCs w:val="18"/>
    </w:rPr>
  </w:style>
  <w:style w:type="character" w:customStyle="1" w:styleId="ab">
    <w:name w:val="页眉 字符"/>
    <w:basedOn w:val="a0"/>
    <w:link w:val="aa"/>
    <w:rsid w:val="003E371E"/>
    <w:rPr>
      <w:rFonts w:ascii="Arial" w:eastAsia="微软雅黑" w:hAnsi="Arial" w:cs="Times New Roman"/>
      <w:color w:val="000000"/>
      <w:kern w:val="0"/>
      <w:sz w:val="18"/>
      <w:szCs w:val="18"/>
    </w:rPr>
  </w:style>
  <w:style w:type="character" w:styleId="ac">
    <w:name w:val="Placeholder Text"/>
    <w:basedOn w:val="a0"/>
    <w:uiPriority w:val="99"/>
    <w:semiHidden/>
    <w:rsid w:val="003E371E"/>
    <w:rPr>
      <w:color w:val="808080"/>
    </w:rPr>
  </w:style>
  <w:style w:type="paragraph" w:customStyle="1" w:styleId="CodeText">
    <w:name w:val="Code Text"/>
    <w:basedOn w:val="a"/>
    <w:link w:val="CodeText0"/>
    <w:qFormat/>
    <w:rsid w:val="00001669"/>
    <w:pPr>
      <w:shd w:val="clear" w:color="auto" w:fill="D9D9D9" w:themeFill="background1" w:themeFillShade="D9"/>
      <w:spacing w:beforeLines="0" w:before="0" w:afterLines="0" w:after="0"/>
    </w:pPr>
    <w:rPr>
      <w:sz w:val="18"/>
    </w:rPr>
  </w:style>
  <w:style w:type="character" w:customStyle="1" w:styleId="CodeText0">
    <w:name w:val="Code Text 字符"/>
    <w:basedOn w:val="a0"/>
    <w:link w:val="CodeText"/>
    <w:rsid w:val="00001669"/>
    <w:rPr>
      <w:rFonts w:ascii="Arial" w:eastAsia="微软雅黑" w:hAnsi="Arial" w:cs="Times New Roman"/>
      <w:kern w:val="0"/>
      <w:sz w:val="18"/>
      <w:szCs w:val="16"/>
      <w:shd w:val="clear" w:color="auto" w:fill="D9D9D9" w:themeFill="background1" w:themeFillShade="D9"/>
    </w:rPr>
  </w:style>
  <w:style w:type="paragraph" w:customStyle="1" w:styleId="Steps">
    <w:name w:val="Steps"/>
    <w:basedOn w:val="OL"/>
    <w:link w:val="Steps0"/>
    <w:qFormat/>
    <w:rsid w:val="003E371E"/>
    <w:pPr>
      <w:numPr>
        <w:numId w:val="5"/>
      </w:numPr>
      <w:adjustRightInd w:val="0"/>
    </w:pPr>
    <w:rPr>
      <w:rFonts w:cs="Arial"/>
      <w:shd w:val="clear" w:color="auto" w:fill="FFFFFF"/>
    </w:rPr>
  </w:style>
  <w:style w:type="character" w:customStyle="1" w:styleId="Steps0">
    <w:name w:val="Steps 字符"/>
    <w:basedOn w:val="OL0"/>
    <w:link w:val="Steps"/>
    <w:rsid w:val="003E371E"/>
    <w:rPr>
      <w:rFonts w:ascii="Arial" w:eastAsia="宋体" w:hAnsi="Arial" w:cs="Arial"/>
    </w:rPr>
  </w:style>
  <w:style w:type="paragraph" w:styleId="ad">
    <w:name w:val="footer"/>
    <w:basedOn w:val="a"/>
    <w:link w:val="ae"/>
    <w:uiPriority w:val="99"/>
    <w:unhideWhenUsed/>
    <w:rsid w:val="003E371E"/>
    <w:pPr>
      <w:tabs>
        <w:tab w:val="center" w:pos="4153"/>
        <w:tab w:val="right" w:pos="8306"/>
      </w:tabs>
    </w:pPr>
    <w:rPr>
      <w:sz w:val="18"/>
      <w:szCs w:val="18"/>
    </w:rPr>
  </w:style>
  <w:style w:type="character" w:customStyle="1" w:styleId="ae">
    <w:name w:val="页脚 字符"/>
    <w:basedOn w:val="a0"/>
    <w:link w:val="ad"/>
    <w:uiPriority w:val="99"/>
    <w:rsid w:val="003E371E"/>
    <w:rPr>
      <w:rFonts w:ascii="Arial" w:eastAsia="微软雅黑" w:hAnsi="Arial" w:cs="Times New Roman"/>
      <w:color w:val="000000"/>
      <w:kern w:val="0"/>
      <w:sz w:val="18"/>
      <w:szCs w:val="18"/>
    </w:rPr>
  </w:style>
  <w:style w:type="table" w:styleId="-3">
    <w:name w:val="Light List Accent 3"/>
    <w:basedOn w:val="a1"/>
    <w:uiPriority w:val="61"/>
    <w:rsid w:val="00001669"/>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af">
    <w:name w:val="Balloon Text"/>
    <w:basedOn w:val="a"/>
    <w:link w:val="af0"/>
    <w:uiPriority w:val="99"/>
    <w:semiHidden/>
    <w:unhideWhenUsed/>
    <w:rsid w:val="003C7585"/>
    <w:pPr>
      <w:spacing w:before="0" w:after="0"/>
    </w:pPr>
    <w:rPr>
      <w:sz w:val="18"/>
      <w:szCs w:val="18"/>
    </w:rPr>
  </w:style>
  <w:style w:type="character" w:customStyle="1" w:styleId="af0">
    <w:name w:val="批注框文本 字符"/>
    <w:basedOn w:val="a0"/>
    <w:link w:val="af"/>
    <w:uiPriority w:val="99"/>
    <w:semiHidden/>
    <w:rsid w:val="003C7585"/>
    <w:rPr>
      <w:rFonts w:ascii="Arial" w:eastAsia="黑体" w:hAnsi="Arial" w:cs="Times New Roman"/>
      <w:color w:val="000000"/>
      <w:kern w:val="0"/>
      <w:sz w:val="18"/>
      <w:szCs w:val="18"/>
    </w:rPr>
  </w:style>
  <w:style w:type="paragraph" w:customStyle="1" w:styleId="Text">
    <w:name w:val="Text"/>
    <w:link w:val="Text0"/>
    <w:qFormat/>
    <w:rsid w:val="0005236F"/>
    <w:pPr>
      <w:spacing w:beforeLines="50" w:before="50" w:afterLines="50" w:after="50"/>
    </w:pPr>
    <w:rPr>
      <w:rFonts w:ascii="Arial" w:eastAsia="黑体" w:hAnsi="Arial" w:cs="Arial"/>
      <w:color w:val="000000"/>
      <w:kern w:val="0"/>
      <w:szCs w:val="16"/>
    </w:rPr>
  </w:style>
  <w:style w:type="paragraph" w:customStyle="1" w:styleId="Title1">
    <w:name w:val="Title 1"/>
    <w:basedOn w:val="Text"/>
    <w:link w:val="Title10"/>
    <w:qFormat/>
    <w:rsid w:val="00027D02"/>
    <w:pPr>
      <w:keepNext/>
      <w:keepLines/>
      <w:pageBreakBefore/>
      <w:numPr>
        <w:numId w:val="7"/>
      </w:numPr>
      <w:pBdr>
        <w:bottom w:val="single" w:sz="4" w:space="1" w:color="auto"/>
      </w:pBdr>
      <w:outlineLvl w:val="0"/>
    </w:pPr>
    <w:rPr>
      <w:b/>
      <w:color w:val="1F497D"/>
      <w:kern w:val="44"/>
      <w:sz w:val="44"/>
    </w:rPr>
  </w:style>
  <w:style w:type="character" w:customStyle="1" w:styleId="Text0">
    <w:name w:val="Text 字符"/>
    <w:basedOn w:val="a0"/>
    <w:link w:val="Text"/>
    <w:rsid w:val="00930924"/>
    <w:rPr>
      <w:rFonts w:ascii="Arial" w:eastAsia="黑体" w:hAnsi="Arial" w:cs="Arial"/>
      <w:color w:val="000000"/>
      <w:kern w:val="0"/>
      <w:szCs w:val="16"/>
    </w:rPr>
  </w:style>
  <w:style w:type="character" w:customStyle="1" w:styleId="Title10">
    <w:name w:val="Title 1 字符"/>
    <w:basedOn w:val="Text0"/>
    <w:link w:val="Title1"/>
    <w:rsid w:val="00930924"/>
    <w:rPr>
      <w:rFonts w:ascii="Arial" w:eastAsia="黑体" w:hAnsi="Arial" w:cs="Arial"/>
      <w:b/>
      <w:color w:val="1F497D"/>
      <w:kern w:val="44"/>
      <w:sz w:val="44"/>
      <w:szCs w:val="16"/>
    </w:rPr>
  </w:style>
  <w:style w:type="paragraph" w:customStyle="1" w:styleId="Title2">
    <w:name w:val="Title 2"/>
    <w:basedOn w:val="Text"/>
    <w:link w:val="Title20"/>
    <w:qFormat/>
    <w:rsid w:val="00027D02"/>
    <w:pPr>
      <w:keepNext/>
      <w:keepLines/>
      <w:numPr>
        <w:ilvl w:val="1"/>
        <w:numId w:val="7"/>
      </w:numPr>
      <w:outlineLvl w:val="1"/>
    </w:pPr>
    <w:rPr>
      <w:b/>
      <w:kern w:val="36"/>
      <w:sz w:val="36"/>
    </w:rPr>
  </w:style>
  <w:style w:type="paragraph" w:customStyle="1" w:styleId="Title3">
    <w:name w:val="Title 3"/>
    <w:basedOn w:val="Text"/>
    <w:link w:val="Title30"/>
    <w:qFormat/>
    <w:rsid w:val="008F64F2"/>
    <w:pPr>
      <w:keepNext/>
      <w:numPr>
        <w:ilvl w:val="2"/>
        <w:numId w:val="7"/>
      </w:numPr>
      <w:outlineLvl w:val="2"/>
    </w:pPr>
    <w:rPr>
      <w:b/>
      <w:sz w:val="28"/>
    </w:rPr>
  </w:style>
  <w:style w:type="character" w:customStyle="1" w:styleId="Title20">
    <w:name w:val="Title 2 字符"/>
    <w:basedOn w:val="Text0"/>
    <w:link w:val="Title2"/>
    <w:rsid w:val="00027D02"/>
    <w:rPr>
      <w:rFonts w:ascii="Arial" w:eastAsia="黑体" w:hAnsi="Arial" w:cs="Arial"/>
      <w:b/>
      <w:color w:val="000000"/>
      <w:kern w:val="36"/>
      <w:sz w:val="36"/>
      <w:szCs w:val="16"/>
    </w:rPr>
  </w:style>
  <w:style w:type="paragraph" w:customStyle="1" w:styleId="Title4">
    <w:name w:val="Title 4"/>
    <w:basedOn w:val="Text"/>
    <w:link w:val="Title40"/>
    <w:qFormat/>
    <w:rsid w:val="005E4F04"/>
    <w:pPr>
      <w:keepNext/>
      <w:keepLines/>
      <w:numPr>
        <w:ilvl w:val="3"/>
        <w:numId w:val="7"/>
      </w:numPr>
      <w:outlineLvl w:val="3"/>
    </w:pPr>
    <w:rPr>
      <w:b/>
      <w:sz w:val="24"/>
    </w:rPr>
  </w:style>
  <w:style w:type="character" w:customStyle="1" w:styleId="Title30">
    <w:name w:val="Title 3 字符"/>
    <w:basedOn w:val="Text0"/>
    <w:link w:val="Title3"/>
    <w:rsid w:val="008F64F2"/>
    <w:rPr>
      <w:rFonts w:ascii="Arial" w:eastAsia="黑体" w:hAnsi="Arial" w:cs="Arial"/>
      <w:b/>
      <w:color w:val="000000"/>
      <w:kern w:val="0"/>
      <w:sz w:val="28"/>
      <w:szCs w:val="16"/>
    </w:rPr>
  </w:style>
  <w:style w:type="character" w:customStyle="1" w:styleId="Title40">
    <w:name w:val="Title 4 字符"/>
    <w:basedOn w:val="Text0"/>
    <w:link w:val="Title4"/>
    <w:rsid w:val="005E4F04"/>
    <w:rPr>
      <w:rFonts w:ascii="Arial" w:eastAsia="黑体" w:hAnsi="Arial" w:cs="Arial"/>
      <w:b/>
      <w:color w:val="000000"/>
      <w:kern w:val="0"/>
      <w:sz w:val="24"/>
      <w:szCs w:val="16"/>
    </w:rPr>
  </w:style>
  <w:style w:type="numbering" w:customStyle="1" w:styleId="1">
    <w:name w:val="样式1"/>
    <w:uiPriority w:val="99"/>
    <w:rsid w:val="00223DE4"/>
    <w:pPr>
      <w:numPr>
        <w:numId w:val="6"/>
      </w:numPr>
    </w:pPr>
  </w:style>
  <w:style w:type="paragraph" w:styleId="af1">
    <w:name w:val="List Paragraph"/>
    <w:basedOn w:val="a"/>
    <w:uiPriority w:val="34"/>
    <w:qFormat/>
    <w:rsid w:val="00C866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image" Target="media/image5.png"/><Relationship Id="rId39" Type="http://schemas.openxmlformats.org/officeDocument/2006/relationships/header" Target="header12.xml"/><Relationship Id="rId21" Type="http://schemas.openxmlformats.org/officeDocument/2006/relationships/header" Target="header6.xml"/><Relationship Id="rId34" Type="http://schemas.openxmlformats.org/officeDocument/2006/relationships/image" Target="media/image9.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ilto:contact@amlogic.com" TargetMode="External"/><Relationship Id="rId20" Type="http://schemas.openxmlformats.org/officeDocument/2006/relationships/header" Target="header5.xml"/><Relationship Id="rId29" Type="http://schemas.openxmlformats.org/officeDocument/2006/relationships/header" Target="header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png"/><Relationship Id="rId32" Type="http://schemas.openxmlformats.org/officeDocument/2006/relationships/image" Target="media/image8.png"/><Relationship Id="rId37" Type="http://schemas.openxmlformats.org/officeDocument/2006/relationships/image" Target="media/image12.png"/><Relationship Id="rId40"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footer" Target="footer5.xml"/><Relationship Id="rId28" Type="http://schemas.openxmlformats.org/officeDocument/2006/relationships/image" Target="media/image6.png"/><Relationship Id="rId36" Type="http://schemas.openxmlformats.org/officeDocument/2006/relationships/image" Target="media/image11.png"/><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image" Target="media/image7.png"/><Relationship Id="rId35" Type="http://schemas.openxmlformats.org/officeDocument/2006/relationships/image" Target="media/image10.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support@amlogic.com" TargetMode="External"/><Relationship Id="rId25" Type="http://schemas.openxmlformats.org/officeDocument/2006/relationships/image" Target="media/image4.png"/><Relationship Id="rId33" Type="http://schemas.openxmlformats.org/officeDocument/2006/relationships/header" Target="header11.xml"/><Relationship Id="rId38"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hong.zou\AppData\Roaming\Microsoft\Templates\Amlogic%20Client%20Document%20Template%20eng.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52A2E-8F85-4F77-A3EF-00CBF82E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Amlogic Client Document Template eng</Template>
  <TotalTime>4209</TotalTime>
  <Pages>25</Pages>
  <Words>2856</Words>
  <Characters>16281</Characters>
  <Application>Microsoft Office Word</Application>
  <DocSecurity>0</DocSecurity>
  <Lines>135</Lines>
  <Paragraphs>38</Paragraphs>
  <ScaleCrop>false</ScaleCrop>
  <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 eFuse的烧录</dc:creator>
  <cp:keywords/>
  <dc:description/>
  <cp:lastModifiedBy>Jing An</cp:lastModifiedBy>
  <cp:revision>49</cp:revision>
  <cp:lastPrinted>2024-05-11T02:27:00Z</cp:lastPrinted>
  <dcterms:created xsi:type="dcterms:W3CDTF">2022-02-25T12:25:00Z</dcterms:created>
  <dcterms:modified xsi:type="dcterms:W3CDTF">2024-05-11T02:29:00Z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t Name">
    <vt:lpwstr>Amlogic</vt:lpwstr>
  </property>
  <property fmtid="{D5CDD505-2E9C-101B-9397-08002B2CF9AE}" pid="3" name="Document Name">
    <vt:lpwstr>Burning Tool Key Instruction</vt:lpwstr>
  </property>
  <property fmtid="{D5CDD505-2E9C-101B-9397-08002B2CF9AE}" pid="4" name="Version">
    <vt:lpwstr>0.5</vt:lpwstr>
  </property>
  <property fmtid="{D5CDD505-2E9C-101B-9397-08002B2CF9AE}" pid="5" name="Release Date">
    <vt:lpwstr>2024-01-04</vt:lpwstr>
  </property>
  <property fmtid="{D5CDD505-2E9C-101B-9397-08002B2CF9AE}" pid="6" name="所有者">
    <vt:lpwstr>Amlogic Proprietary and Confidential</vt:lpwstr>
  </property>
  <property fmtid="{D5CDD505-2E9C-101B-9397-08002B2CF9AE}" pid="7" name="Copyright">
    <vt:lpwstr>Copyright © Amlogic. All rights reserved.</vt:lpwstr>
  </property>
  <property fmtid="{D5CDD505-2E9C-101B-9397-08002B2CF9AE}" pid="8" name="DocOwner">
    <vt:lpwstr>Amlogic Proprietary and Confidential</vt:lpwstr>
  </property>
</Properties>
</file>